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9A31E" w14:textId="410409FE" w:rsidR="008D41FF" w:rsidRPr="001C332D" w:rsidRDefault="008D41FF" w:rsidP="008D41F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F657F9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02400" w:rsidRPr="00102400">
        <w:rPr>
          <w:rFonts w:ascii="Arial" w:eastAsia="MS Mincho" w:hAnsi="Arial" w:cs="Arial"/>
          <w:b/>
          <w:sz w:val="24"/>
          <w:szCs w:val="24"/>
          <w:lang w:eastAsia="ja-JP"/>
        </w:rPr>
        <w:t>S1-240094</w:t>
      </w:r>
    </w:p>
    <w:p w14:paraId="3D23827A" w14:textId="1B2D3B7F" w:rsidR="008D41FF" w:rsidRPr="000D6532" w:rsidRDefault="00F657F9" w:rsidP="008D41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</w:t>
      </w:r>
      <w:r w:rsidR="00206D3D" w:rsidRPr="00206D3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Greece</w:t>
      </w:r>
      <w:r w:rsidR="00206D3D" w:rsidRPr="00206D3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F657F9">
        <w:rPr>
          <w:rFonts w:ascii="Arial" w:eastAsia="MS Mincho" w:hAnsi="Arial" w:cs="Arial"/>
          <w:b/>
          <w:sz w:val="24"/>
          <w:szCs w:val="24"/>
          <w:lang w:eastAsia="ja-JP"/>
        </w:rPr>
        <w:t>26 Feb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ruary </w:t>
      </w:r>
      <w:r w:rsidRPr="00F657F9">
        <w:rPr>
          <w:rFonts w:ascii="Arial" w:eastAsia="MS Mincho" w:hAnsi="Arial" w:cs="Arial"/>
          <w:b/>
          <w:sz w:val="24"/>
          <w:szCs w:val="24"/>
          <w:lang w:eastAsia="ja-JP"/>
        </w:rPr>
        <w:t>- 1 March 2024</w:t>
      </w:r>
      <w:r w:rsidR="008D41F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41F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8D41F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510A12A9" w:rsidR="00E66326" w:rsidRPr="000D6532" w:rsidRDefault="00E66326" w:rsidP="00206D3D">
      <w:pPr>
        <w:tabs>
          <w:tab w:val="left" w:pos="1701"/>
        </w:tabs>
        <w:overflowPunct w:val="0"/>
        <w:autoSpaceDE w:val="0"/>
        <w:autoSpaceDN w:val="0"/>
        <w:adjustRightInd w:val="0"/>
        <w:ind w:left="568" w:hanging="568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206D3D">
        <w:rPr>
          <w:rFonts w:ascii="Arial" w:eastAsia="SimSun" w:hAnsi="Arial"/>
          <w:sz w:val="24"/>
          <w:szCs w:val="24"/>
          <w:lang w:eastAsia="en-GB"/>
        </w:rPr>
        <w:t xml:space="preserve">          </w:t>
      </w:r>
      <w:r w:rsidR="00206D3D">
        <w:rPr>
          <w:rFonts w:ascii="Arial" w:eastAsia="SimSun" w:hAnsi="Arial"/>
          <w:sz w:val="24"/>
          <w:szCs w:val="24"/>
          <w:lang w:eastAsia="en-GB"/>
        </w:rPr>
        <w:tab/>
        <w:t xml:space="preserve">Discussion on </w:t>
      </w:r>
      <w:r w:rsidR="002727C3">
        <w:rPr>
          <w:rFonts w:ascii="Arial" w:eastAsia="SimSun" w:hAnsi="Arial"/>
          <w:sz w:val="24"/>
          <w:szCs w:val="24"/>
          <w:lang w:eastAsia="en-GB"/>
        </w:rPr>
        <w:t xml:space="preserve">Rel-18 service requirements </w:t>
      </w:r>
      <w:r w:rsidR="008F2EF2">
        <w:rPr>
          <w:rFonts w:ascii="Arial" w:eastAsia="SimSun" w:hAnsi="Arial"/>
          <w:sz w:val="24"/>
          <w:szCs w:val="24"/>
          <w:lang w:eastAsia="en-GB"/>
        </w:rPr>
        <w:t xml:space="preserve">clean-up </w:t>
      </w:r>
      <w:r w:rsidR="00206D3D">
        <w:rPr>
          <w:rFonts w:ascii="Arial" w:eastAsia="SimSun" w:hAnsi="Arial"/>
          <w:sz w:val="24"/>
          <w:szCs w:val="24"/>
          <w:lang w:eastAsia="en-GB"/>
        </w:rPr>
        <w:t>in TS 22.261</w:t>
      </w:r>
    </w:p>
    <w:p w14:paraId="139BB5A7" w14:textId="3AC261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657F9">
        <w:rPr>
          <w:rFonts w:ascii="Arial" w:eastAsia="SimSun" w:hAnsi="Arial"/>
          <w:sz w:val="24"/>
          <w:szCs w:val="24"/>
          <w:lang w:eastAsia="en-GB"/>
        </w:rPr>
        <w:t>5.1</w:t>
      </w:r>
    </w:p>
    <w:p w14:paraId="57949212" w14:textId="32E75885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C5361">
        <w:rPr>
          <w:rFonts w:ascii="Arial" w:eastAsia="SimSun" w:hAnsi="Arial"/>
          <w:sz w:val="24"/>
          <w:szCs w:val="24"/>
          <w:lang w:eastAsia="en-GB"/>
        </w:rPr>
        <w:t>Huawei</w:t>
      </w:r>
    </w:p>
    <w:p w14:paraId="79B4A489" w14:textId="1B6695AC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</w:t>
      </w:r>
      <w:r w:rsidR="0035143B">
        <w:rPr>
          <w:rFonts w:ascii="Arial" w:eastAsia="SimSun" w:hAnsi="Arial"/>
          <w:sz w:val="24"/>
          <w:szCs w:val="24"/>
          <w:lang w:eastAsia="en-GB"/>
        </w:rPr>
        <w:t>ntact:</w:t>
      </w:r>
      <w:r w:rsidR="0035143B">
        <w:rPr>
          <w:rFonts w:ascii="Arial" w:eastAsia="SimSun" w:hAnsi="Arial"/>
          <w:sz w:val="24"/>
          <w:szCs w:val="24"/>
          <w:lang w:eastAsia="en-GB"/>
        </w:rPr>
        <w:tab/>
      </w:r>
      <w:r w:rsidR="008D41FF" w:rsidRPr="008D41FF">
        <w:rPr>
          <w:rFonts w:ascii="Arial" w:eastAsia="SimSun" w:hAnsi="Arial"/>
          <w:sz w:val="24"/>
          <w:szCs w:val="24"/>
          <w:lang w:eastAsia="en-GB"/>
        </w:rPr>
        <w:t>Alice Li (alice.li1@huawei.com)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0769D59" w14:textId="1678E849" w:rsidR="00223E94" w:rsidRPr="000D6532" w:rsidRDefault="00223E94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23E94">
        <w:rPr>
          <w:rFonts w:ascii="Arial" w:eastAsia="Calibri" w:hAnsi="Arial" w:cs="Arial"/>
          <w:i/>
          <w:sz w:val="22"/>
          <w:szCs w:val="22"/>
        </w:rPr>
        <w:t xml:space="preserve">Abstract: This document discusses </w:t>
      </w:r>
      <w:bookmarkStart w:id="0" w:name="_GoBack"/>
      <w:bookmarkEnd w:id="0"/>
      <w:r w:rsidR="00206D3D">
        <w:rPr>
          <w:rFonts w:ascii="Arial" w:eastAsia="Calibri" w:hAnsi="Arial" w:cs="Arial"/>
          <w:i/>
          <w:sz w:val="22"/>
          <w:szCs w:val="22"/>
        </w:rPr>
        <w:t xml:space="preserve">how to </w:t>
      </w:r>
      <w:r w:rsidR="00F657F9">
        <w:rPr>
          <w:rFonts w:ascii="Arial" w:eastAsia="Calibri" w:hAnsi="Arial" w:cs="Arial"/>
          <w:i/>
          <w:sz w:val="22"/>
          <w:szCs w:val="22"/>
        </w:rPr>
        <w:t xml:space="preserve">clean up the Rel-18 service requirements </w:t>
      </w:r>
      <w:r w:rsidR="00206D3D">
        <w:rPr>
          <w:rFonts w:ascii="Arial" w:eastAsia="Calibri" w:hAnsi="Arial" w:cs="Arial"/>
          <w:i/>
          <w:sz w:val="22"/>
          <w:szCs w:val="22"/>
        </w:rPr>
        <w:t>capture</w:t>
      </w:r>
      <w:r w:rsidR="00F657F9">
        <w:rPr>
          <w:rFonts w:ascii="Arial" w:eastAsia="Calibri" w:hAnsi="Arial" w:cs="Arial"/>
          <w:i/>
          <w:sz w:val="22"/>
          <w:szCs w:val="22"/>
        </w:rPr>
        <w:t>d</w:t>
      </w:r>
      <w:r w:rsidR="00206D3D">
        <w:rPr>
          <w:rFonts w:ascii="Arial" w:eastAsia="Calibri" w:hAnsi="Arial" w:cs="Arial"/>
          <w:i/>
          <w:sz w:val="22"/>
          <w:szCs w:val="22"/>
        </w:rPr>
        <w:t xml:space="preserve"> in TS 22.261</w:t>
      </w:r>
      <w:r w:rsidR="005B690A">
        <w:rPr>
          <w:rFonts w:ascii="Arial" w:eastAsia="Calibri" w:hAnsi="Arial" w:cs="Arial"/>
          <w:i/>
          <w:sz w:val="22"/>
          <w:szCs w:val="22"/>
        </w:rPr>
        <w:t xml:space="preserve"> “</w:t>
      </w:r>
      <w:r w:rsidR="005B690A" w:rsidRPr="005B690A">
        <w:rPr>
          <w:rFonts w:ascii="Arial" w:eastAsia="Calibri" w:hAnsi="Arial" w:cs="Arial"/>
          <w:i/>
          <w:sz w:val="22"/>
          <w:szCs w:val="22"/>
        </w:rPr>
        <w:t>Service requirements for the 5G system</w:t>
      </w:r>
      <w:r w:rsidR="005B690A">
        <w:rPr>
          <w:rFonts w:ascii="Arial" w:eastAsia="Calibri" w:hAnsi="Arial" w:cs="Arial"/>
          <w:i/>
          <w:sz w:val="22"/>
          <w:szCs w:val="22"/>
        </w:rPr>
        <w:t>”</w:t>
      </w:r>
      <w:r w:rsidR="00206D3D">
        <w:rPr>
          <w:rFonts w:ascii="Arial" w:eastAsia="Calibri" w:hAnsi="Arial" w:cs="Arial"/>
          <w:i/>
          <w:sz w:val="22"/>
          <w:szCs w:val="22"/>
        </w:rPr>
        <w:t xml:space="preserve"> </w:t>
      </w:r>
      <w:r w:rsidR="00F657F9">
        <w:rPr>
          <w:rFonts w:ascii="Arial" w:eastAsia="Calibri" w:hAnsi="Arial" w:cs="Arial"/>
          <w:i/>
          <w:sz w:val="22"/>
          <w:szCs w:val="22"/>
        </w:rPr>
        <w:t>following SA1 Chair/MCC guidance</w:t>
      </w:r>
      <w:r w:rsidRPr="00223E94">
        <w:rPr>
          <w:rFonts w:ascii="Arial" w:eastAsia="Calibri" w:hAnsi="Arial" w:cs="Arial"/>
          <w:i/>
          <w:sz w:val="22"/>
          <w:szCs w:val="22"/>
        </w:rPr>
        <w:t xml:space="preserve">, and proposes </w:t>
      </w:r>
      <w:r w:rsidR="00F657F9">
        <w:rPr>
          <w:rFonts w:ascii="Arial" w:eastAsia="Calibri" w:hAnsi="Arial" w:cs="Arial"/>
          <w:i/>
          <w:sz w:val="22"/>
          <w:szCs w:val="22"/>
        </w:rPr>
        <w:t>a</w:t>
      </w:r>
      <w:r w:rsidRPr="00223E94">
        <w:rPr>
          <w:rFonts w:ascii="Arial" w:eastAsia="Calibri" w:hAnsi="Arial" w:cs="Arial"/>
          <w:i/>
          <w:sz w:val="22"/>
          <w:szCs w:val="22"/>
        </w:rPr>
        <w:t xml:space="preserve"> way forward.</w:t>
      </w:r>
    </w:p>
    <w:p w14:paraId="2F37AB3D" w14:textId="77777777" w:rsidR="007A1CAA" w:rsidRPr="001F4E01" w:rsidRDefault="007A1CAA" w:rsidP="007A1CAA">
      <w:pPr>
        <w:pStyle w:val="CRCoverPage"/>
        <w:rPr>
          <w:b/>
        </w:rPr>
      </w:pPr>
      <w:r w:rsidRPr="001F4E01">
        <w:rPr>
          <w:b/>
        </w:rPr>
        <w:t>1. Introduction</w:t>
      </w:r>
    </w:p>
    <w:p w14:paraId="05B11FED" w14:textId="189F52F6" w:rsidR="007A1CAA" w:rsidRPr="001F4E01" w:rsidRDefault="007A1CAA" w:rsidP="007A1CAA">
      <w:r>
        <w:t xml:space="preserve">The </w:t>
      </w:r>
      <w:r w:rsidR="00D3293B">
        <w:t xml:space="preserve">process </w:t>
      </w:r>
      <w:r w:rsidR="00442BD8">
        <w:t>of Rel-18 Stage-1 clean-up (</w:t>
      </w:r>
      <w:r w:rsidR="00442BD8" w:rsidRPr="00442BD8">
        <w:t>S1-233292</w:t>
      </w:r>
      <w:r w:rsidR="00442BD8">
        <w:t>) was endorsed in the last SA1 meeting. There are several Rel-18 WIs (including both WIs following the corresponding SIs</w:t>
      </w:r>
      <w:r w:rsidR="008356CB">
        <w:t>,</w:t>
      </w:r>
      <w:r w:rsidR="00442BD8">
        <w:t xml:space="preserve"> and mini</w:t>
      </w:r>
      <w:r w:rsidR="008356CB">
        <w:t xml:space="preserve"> </w:t>
      </w:r>
      <w:r w:rsidR="00442BD8">
        <w:t xml:space="preserve">WIs), with which part of or all of the service requirements are captured in TS 22.261. </w:t>
      </w:r>
      <w:r w:rsidR="009D4018">
        <w:t>T</w:t>
      </w:r>
      <w:r>
        <w:t xml:space="preserve">his document discusses and proposes the way forward for </w:t>
      </w:r>
      <w:r w:rsidR="00442BD8">
        <w:t>cleaning up the Rel-18</w:t>
      </w:r>
      <w:r w:rsidR="009D4018">
        <w:t xml:space="preserve"> normative requirements in TS 22.261</w:t>
      </w:r>
      <w:r>
        <w:t>.</w:t>
      </w:r>
    </w:p>
    <w:p w14:paraId="679E70E6" w14:textId="77777777" w:rsidR="00077487" w:rsidRPr="001F4E01" w:rsidRDefault="00077487" w:rsidP="00077487">
      <w:pPr>
        <w:pStyle w:val="CRCoverPage"/>
        <w:rPr>
          <w:b/>
        </w:rPr>
      </w:pPr>
      <w:r w:rsidRPr="001F4E01">
        <w:rPr>
          <w:b/>
        </w:rPr>
        <w:t xml:space="preserve">2. </w:t>
      </w:r>
      <w:r>
        <w:rPr>
          <w:b/>
        </w:rPr>
        <w:t>Discussion</w:t>
      </w:r>
    </w:p>
    <w:p w14:paraId="6BC108FD" w14:textId="1D9BB8B3" w:rsidR="00F60514" w:rsidRDefault="00922C9D" w:rsidP="00077487">
      <w:r>
        <w:t>There are several versions of Rel-18 TS 22.261, from V18.0.0 (</w:t>
      </w:r>
      <w:r w:rsidRPr="00922C9D">
        <w:t>2020-09</w:t>
      </w:r>
      <w:r>
        <w:t>) to the latest V18.12.0 (</w:t>
      </w:r>
      <w:r w:rsidRPr="00922C9D">
        <w:t>2023-12</w:t>
      </w:r>
      <w:r>
        <w:t>)</w:t>
      </w:r>
      <w:r w:rsidR="008F2EF2">
        <w:t>, with 90 CRs implemented</w:t>
      </w:r>
      <w:r w:rsidR="00F60514">
        <w:t>. Some CRs are the results of the SA1 WIs, which require careful checking to determine if clean-up is necessary. Some CRs are minor modifications to the existing requirements, not all of which require clean-up.</w:t>
      </w:r>
    </w:p>
    <w:p w14:paraId="445E1B18" w14:textId="0C6CB20A" w:rsidR="00077487" w:rsidRDefault="000A033E" w:rsidP="00077487">
      <w:r>
        <w:t xml:space="preserve">The </w:t>
      </w:r>
      <w:r w:rsidR="005B690A">
        <w:t>Rel-18 normative requirements introduced in TS 22.261 are summarised below, for each of which the CR#, impacted clause(s) and the related Stage 2/3 works are provided according to the related information in TR 21.918 “</w:t>
      </w:r>
      <w:r w:rsidR="005B690A" w:rsidRPr="005B690A">
        <w:t>Summary of Rel-18 Work Items</w:t>
      </w:r>
      <w:r w:rsidR="005B690A">
        <w:t>”.</w:t>
      </w:r>
      <w:r w:rsidR="00F60514">
        <w:t xml:space="preserve"> All CRs are listed in the table for completeness. </w:t>
      </w:r>
    </w:p>
    <w:tbl>
      <w:tblPr>
        <w:tblStyle w:val="GridTable1Light"/>
        <w:tblW w:w="10060" w:type="dxa"/>
        <w:tblLayout w:type="fixed"/>
        <w:tblLook w:val="04A0" w:firstRow="1" w:lastRow="0" w:firstColumn="1" w:lastColumn="0" w:noHBand="0" w:noVBand="1"/>
      </w:tblPr>
      <w:tblGrid>
        <w:gridCol w:w="840"/>
        <w:gridCol w:w="1849"/>
        <w:gridCol w:w="1559"/>
        <w:gridCol w:w="3544"/>
        <w:gridCol w:w="2268"/>
      </w:tblGrid>
      <w:tr w:rsidR="00DA66B6" w:rsidRPr="003A005B" w14:paraId="6A98A01F" w14:textId="2E0833CB" w:rsidTr="005616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69424501" w14:textId="01C33386" w:rsidR="00DA66B6" w:rsidRPr="003A005B" w:rsidRDefault="00DA66B6" w:rsidP="008438D0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CR#</w:t>
            </w:r>
          </w:p>
        </w:tc>
        <w:tc>
          <w:tcPr>
            <w:tcW w:w="1849" w:type="dxa"/>
          </w:tcPr>
          <w:p w14:paraId="102F3F3B" w14:textId="6D198A29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SA1 WI</w:t>
            </w:r>
          </w:p>
        </w:tc>
        <w:tc>
          <w:tcPr>
            <w:tcW w:w="1559" w:type="dxa"/>
          </w:tcPr>
          <w:p w14:paraId="38130F6F" w14:textId="06293115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Clause(s) affected </w:t>
            </w:r>
          </w:p>
        </w:tc>
        <w:tc>
          <w:tcPr>
            <w:tcW w:w="3544" w:type="dxa"/>
          </w:tcPr>
          <w:p w14:paraId="6F2E847F" w14:textId="41D4AC7C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Related WIs </w:t>
            </w:r>
            <w:r w:rsidR="00E04EE5">
              <w:rPr>
                <w:sz w:val="16"/>
                <w:szCs w:val="16"/>
              </w:rPr>
              <w:t>or LSs from</w:t>
            </w:r>
            <w:r>
              <w:rPr>
                <w:sz w:val="16"/>
                <w:szCs w:val="16"/>
              </w:rPr>
              <w:t xml:space="preserve"> other WGs</w:t>
            </w:r>
          </w:p>
        </w:tc>
        <w:tc>
          <w:tcPr>
            <w:tcW w:w="2268" w:type="dxa"/>
          </w:tcPr>
          <w:p w14:paraId="0BB7B3B6" w14:textId="74800AE2" w:rsidR="00DA66B6" w:rsidRPr="003A005B" w:rsidRDefault="00DA66B6" w:rsidP="008438D0">
            <w:pPr>
              <w:spacing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A005B">
              <w:rPr>
                <w:sz w:val="16"/>
                <w:szCs w:val="16"/>
              </w:rPr>
              <w:t>Remarks</w:t>
            </w:r>
          </w:p>
        </w:tc>
      </w:tr>
      <w:tr w:rsidR="00E04EE5" w:rsidRPr="003A005B" w14:paraId="2F493937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7EF244E0" w14:textId="3CCE188F" w:rsidR="00E04EE5" w:rsidRPr="003A005B" w:rsidRDefault="00E04EE5" w:rsidP="008438D0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SA1 WI related </w:t>
            </w:r>
          </w:p>
        </w:tc>
      </w:tr>
      <w:tr w:rsidR="00DA66B6" w:rsidRPr="003A005B" w14:paraId="07BB4244" w14:textId="2176131A" w:rsidTr="005616CA">
        <w:trPr>
          <w:trHeight w:val="1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C43A4B8" w14:textId="78830BC5" w:rsidR="00DA66B6" w:rsidRPr="003A005B" w:rsidRDefault="00DA66B6" w:rsidP="008438D0">
            <w:pPr>
              <w:spacing w:after="120"/>
              <w:rPr>
                <w:b w:val="0"/>
                <w:sz w:val="16"/>
                <w:szCs w:val="16"/>
              </w:rPr>
            </w:pPr>
            <w:r w:rsidRPr="00DA66B6">
              <w:rPr>
                <w:b w:val="0"/>
                <w:sz w:val="16"/>
                <w:szCs w:val="16"/>
              </w:rPr>
              <w:t>0472</w:t>
            </w:r>
            <w:r>
              <w:rPr>
                <w:b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3B98FB23" w14:textId="1409F009" w:rsidR="00DA66B6" w:rsidRPr="00E72D96" w:rsidRDefault="00DA66B6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DA66B6">
              <w:rPr>
                <w:b/>
                <w:i/>
                <w:sz w:val="16"/>
                <w:szCs w:val="16"/>
              </w:rPr>
              <w:t>SNA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DA66B6">
              <w:rPr>
                <w:i/>
                <w:sz w:val="16"/>
                <w:szCs w:val="16"/>
              </w:rPr>
              <w:t>(Subscriber-aware Northbound API access)</w:t>
            </w:r>
          </w:p>
        </w:tc>
        <w:tc>
          <w:tcPr>
            <w:tcW w:w="1559" w:type="dxa"/>
          </w:tcPr>
          <w:p w14:paraId="1B471D74" w14:textId="5EBB289A" w:rsidR="00DA66B6" w:rsidRDefault="00DA66B6" w:rsidP="003A00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A66B6">
              <w:rPr>
                <w:sz w:val="16"/>
                <w:szCs w:val="16"/>
              </w:rPr>
              <w:t>6.10.2</w:t>
            </w:r>
          </w:p>
        </w:tc>
        <w:tc>
          <w:tcPr>
            <w:tcW w:w="3544" w:type="dxa"/>
          </w:tcPr>
          <w:p w14:paraId="55B5D587" w14:textId="77777777" w:rsidR="00DA66B6" w:rsidRDefault="00216E4D" w:rsidP="003A00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216E4D">
              <w:rPr>
                <w:b/>
                <w:i/>
                <w:sz w:val="16"/>
                <w:szCs w:val="16"/>
              </w:rPr>
              <w:t>SNAAPP</w:t>
            </w:r>
            <w:r w:rsidRPr="00216E4D">
              <w:rPr>
                <w:sz w:val="16"/>
                <w:szCs w:val="16"/>
              </w:rPr>
              <w:t xml:space="preserve"> </w:t>
            </w:r>
            <w:r w:rsidRPr="00216E4D">
              <w:rPr>
                <w:i/>
                <w:sz w:val="16"/>
                <w:szCs w:val="16"/>
              </w:rPr>
              <w:t>(Application enablement aspects for subscriber-aware northbound API access)</w:t>
            </w:r>
          </w:p>
          <w:p w14:paraId="7B14F6AC" w14:textId="77777777" w:rsidR="00216E4D" w:rsidRPr="00E60497" w:rsidRDefault="00216E4D" w:rsidP="00216E4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E60497">
              <w:rPr>
                <w:b/>
                <w:i/>
                <w:sz w:val="16"/>
                <w:szCs w:val="16"/>
              </w:rPr>
              <w:t>SA6: Stage 2 of SNAAPP</w:t>
            </w:r>
          </w:p>
          <w:p w14:paraId="7C646A2D" w14:textId="77777777" w:rsidR="00216E4D" w:rsidRPr="00E60497" w:rsidRDefault="00216E4D" w:rsidP="00216E4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E60497">
              <w:rPr>
                <w:i/>
                <w:sz w:val="16"/>
                <w:szCs w:val="16"/>
              </w:rPr>
              <w:t>SA3: Security aspects of SNAPP</w:t>
            </w:r>
          </w:p>
          <w:p w14:paraId="55ACE9F0" w14:textId="63FB2C10" w:rsidR="00216E4D" w:rsidRPr="00216E4D" w:rsidRDefault="00216E4D" w:rsidP="00216E4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60497">
              <w:rPr>
                <w:i/>
                <w:sz w:val="16"/>
                <w:szCs w:val="16"/>
              </w:rPr>
              <w:t>CT3: CT3 aspects of SNAAPP</w:t>
            </w:r>
          </w:p>
        </w:tc>
        <w:tc>
          <w:tcPr>
            <w:tcW w:w="2268" w:type="dxa"/>
          </w:tcPr>
          <w:p w14:paraId="49C798F2" w14:textId="6498A8D1" w:rsidR="00DA66B6" w:rsidRPr="003A005B" w:rsidRDefault="00216E4D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CR0472R1 to see if they have been addressed in Stage 2 work.</w:t>
            </w:r>
          </w:p>
        </w:tc>
      </w:tr>
      <w:tr w:rsidR="00355F21" w:rsidRPr="003A005B" w14:paraId="36ECE83E" w14:textId="77777777" w:rsidTr="005616CA">
        <w:trPr>
          <w:trHeight w:val="1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3B05E40" w14:textId="3831424D" w:rsidR="00355F21" w:rsidRPr="00DA66B6" w:rsidRDefault="00355F21" w:rsidP="008438D0">
            <w:pPr>
              <w:spacing w:after="120"/>
              <w:rPr>
                <w:sz w:val="16"/>
                <w:szCs w:val="16"/>
              </w:rPr>
            </w:pPr>
            <w:r w:rsidRPr="00DA66B6">
              <w:rPr>
                <w:b w:val="0"/>
                <w:sz w:val="16"/>
                <w:szCs w:val="16"/>
              </w:rPr>
              <w:t>047</w:t>
            </w:r>
            <w:r>
              <w:rPr>
                <w:b w:val="0"/>
                <w:sz w:val="16"/>
                <w:szCs w:val="16"/>
              </w:rPr>
              <w:t>8R3</w:t>
            </w:r>
          </w:p>
        </w:tc>
        <w:tc>
          <w:tcPr>
            <w:tcW w:w="1849" w:type="dxa"/>
          </w:tcPr>
          <w:p w14:paraId="101C7F7D" w14:textId="35B2913C" w:rsidR="00355F21" w:rsidRPr="00DA66B6" w:rsidRDefault="00355F21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proofErr w:type="spellStart"/>
            <w:r w:rsidRPr="00355F21">
              <w:rPr>
                <w:b/>
                <w:i/>
                <w:sz w:val="16"/>
                <w:szCs w:val="16"/>
              </w:rPr>
              <w:t>SFChain</w:t>
            </w:r>
            <w:proofErr w:type="spellEnd"/>
            <w:r w:rsidRPr="00355F21">
              <w:rPr>
                <w:b/>
                <w:i/>
                <w:sz w:val="16"/>
                <w:szCs w:val="16"/>
              </w:rPr>
              <w:t xml:space="preserve"> </w:t>
            </w:r>
            <w:r w:rsidRPr="00355F21">
              <w:rPr>
                <w:i/>
                <w:sz w:val="16"/>
                <w:szCs w:val="16"/>
              </w:rPr>
              <w:t>(Support for Service Function Chaining)</w:t>
            </w:r>
          </w:p>
        </w:tc>
        <w:tc>
          <w:tcPr>
            <w:tcW w:w="1559" w:type="dxa"/>
          </w:tcPr>
          <w:p w14:paraId="17E39474" w14:textId="77777777" w:rsidR="00355F21" w:rsidRDefault="00355F21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55F21">
              <w:rPr>
                <w:sz w:val="16"/>
                <w:szCs w:val="16"/>
              </w:rPr>
              <w:t>6.35</w:t>
            </w:r>
            <w:r>
              <w:rPr>
                <w:sz w:val="16"/>
                <w:szCs w:val="16"/>
              </w:rPr>
              <w:t xml:space="preserve"> (new)</w:t>
            </w:r>
          </w:p>
          <w:p w14:paraId="3053A7C4" w14:textId="34CFB086" w:rsidR="00355F21" w:rsidRPr="00DA66B6" w:rsidRDefault="00355F21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544" w:type="dxa"/>
          </w:tcPr>
          <w:p w14:paraId="6E3BAB6E" w14:textId="77777777" w:rsidR="00355F21" w:rsidRDefault="00E60497" w:rsidP="003A00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S</w:t>
            </w:r>
            <w:r w:rsidR="000650BC">
              <w:rPr>
                <w:b/>
                <w:i/>
                <w:sz w:val="16"/>
                <w:szCs w:val="16"/>
              </w:rPr>
              <w:t>FC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E60497">
              <w:rPr>
                <w:i/>
                <w:sz w:val="16"/>
                <w:szCs w:val="16"/>
              </w:rPr>
              <w:t>5G System Enabler for Service Function Chaining</w:t>
            </w:r>
            <w:r>
              <w:rPr>
                <w:i/>
                <w:sz w:val="16"/>
                <w:szCs w:val="16"/>
              </w:rPr>
              <w:t>)</w:t>
            </w:r>
          </w:p>
          <w:p w14:paraId="2C28F8C6" w14:textId="77777777" w:rsidR="00E60497" w:rsidRPr="00E60497" w:rsidRDefault="00E60497" w:rsidP="00E60497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E60497">
              <w:rPr>
                <w:b/>
                <w:i/>
                <w:sz w:val="16"/>
                <w:szCs w:val="16"/>
              </w:rPr>
              <w:t>SA2: Stage 2 of 5G System Enabler for Service Function Chaining</w:t>
            </w:r>
          </w:p>
          <w:p w14:paraId="1160ABB3" w14:textId="53B96A67" w:rsidR="00E60497" w:rsidRDefault="00E60497" w:rsidP="00E60497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E60497">
              <w:rPr>
                <w:i/>
                <w:sz w:val="16"/>
                <w:szCs w:val="16"/>
              </w:rPr>
              <w:t>CT3 aspects of SFC</w:t>
            </w:r>
          </w:p>
          <w:p w14:paraId="1457DD60" w14:textId="218AD4E1" w:rsidR="00E60497" w:rsidRPr="00E60497" w:rsidRDefault="00E60497" w:rsidP="00E60497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E60497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E60497">
              <w:rPr>
                <w:i/>
                <w:sz w:val="16"/>
                <w:szCs w:val="16"/>
              </w:rPr>
              <w:t xml:space="preserve"> aspects of SFC</w:t>
            </w:r>
          </w:p>
        </w:tc>
        <w:tc>
          <w:tcPr>
            <w:tcW w:w="2268" w:type="dxa"/>
          </w:tcPr>
          <w:p w14:paraId="1C28EB5D" w14:textId="474FF272" w:rsidR="0087373D" w:rsidRDefault="007A0F3E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22.101 and TS 22.115 for this WI.</w:t>
            </w:r>
          </w:p>
          <w:p w14:paraId="09D4772E" w14:textId="10549750" w:rsidR="00355F21" w:rsidRDefault="00355F21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Suggest to check the content of </w:t>
            </w:r>
            <w:r w:rsidR="007A0F3E">
              <w:rPr>
                <w:sz w:val="16"/>
                <w:szCs w:val="16"/>
              </w:rPr>
              <w:t>the related CRs</w:t>
            </w:r>
            <w:r>
              <w:rPr>
                <w:sz w:val="16"/>
                <w:szCs w:val="16"/>
              </w:rPr>
              <w:t xml:space="preserve"> to see if they have been addressed in Stage 2 work.</w:t>
            </w:r>
          </w:p>
        </w:tc>
      </w:tr>
      <w:tr w:rsidR="00E7426F" w:rsidRPr="003A005B" w14:paraId="0178CF2F" w14:textId="77777777" w:rsidTr="005616CA">
        <w:trPr>
          <w:trHeight w:val="1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6F862CC6" w14:textId="34CC6259" w:rsidR="00E7426F" w:rsidRPr="009C366B" w:rsidRDefault="009C366B" w:rsidP="008438D0">
            <w:pPr>
              <w:spacing w:after="120"/>
              <w:rPr>
                <w:b w:val="0"/>
                <w:sz w:val="16"/>
                <w:szCs w:val="16"/>
              </w:rPr>
            </w:pPr>
            <w:r w:rsidRPr="009C366B">
              <w:rPr>
                <w:b w:val="0"/>
                <w:sz w:val="16"/>
                <w:szCs w:val="16"/>
              </w:rPr>
              <w:t>0496R1</w:t>
            </w:r>
          </w:p>
        </w:tc>
        <w:tc>
          <w:tcPr>
            <w:tcW w:w="1849" w:type="dxa"/>
          </w:tcPr>
          <w:p w14:paraId="09708CC9" w14:textId="36B6936E" w:rsidR="00E7426F" w:rsidRPr="008A41BA" w:rsidRDefault="008A41BA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DI_5G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8A41BA">
              <w:rPr>
                <w:i/>
                <w:sz w:val="16"/>
                <w:szCs w:val="16"/>
              </w:rPr>
              <w:t>Data Integrity in 5GS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3DD5C161" w14:textId="638BAD49" w:rsidR="00E7426F" w:rsidRPr="00355F21" w:rsidRDefault="008A41BA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</w:tc>
        <w:tc>
          <w:tcPr>
            <w:tcW w:w="3544" w:type="dxa"/>
          </w:tcPr>
          <w:p w14:paraId="4C686F38" w14:textId="0083B199" w:rsidR="00E7426F" w:rsidRDefault="008A41BA" w:rsidP="003A00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?</w:t>
            </w:r>
          </w:p>
        </w:tc>
        <w:tc>
          <w:tcPr>
            <w:tcW w:w="2268" w:type="dxa"/>
          </w:tcPr>
          <w:p w14:paraId="5D7F8E09" w14:textId="6F48AC4A" w:rsidR="00E7426F" w:rsidRDefault="008A41BA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CR0496R1 to see if they have been addressed in Stage 2 work.</w:t>
            </w:r>
          </w:p>
        </w:tc>
      </w:tr>
      <w:tr w:rsidR="009F4A35" w:rsidRPr="003A005B" w14:paraId="36DBF1E9" w14:textId="77777777" w:rsidTr="005616CA">
        <w:trPr>
          <w:trHeight w:val="11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60E6229F" w14:textId="77777777" w:rsidR="009F4A35" w:rsidRDefault="009F4A35" w:rsidP="009F4A35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0505R1</w:t>
            </w:r>
          </w:p>
          <w:p w14:paraId="3A105749" w14:textId="6057F3AD" w:rsidR="009F4A35" w:rsidRPr="009C366B" w:rsidRDefault="009F4A35" w:rsidP="009F4A35">
            <w:pPr>
              <w:spacing w:after="0"/>
              <w:rPr>
                <w:b w:val="0"/>
                <w:sz w:val="16"/>
                <w:szCs w:val="16"/>
              </w:rPr>
            </w:pPr>
            <w:r w:rsidRPr="009F4A35">
              <w:rPr>
                <w:b w:val="0"/>
                <w:sz w:val="16"/>
                <w:szCs w:val="16"/>
              </w:rPr>
              <w:t>0733</w:t>
            </w:r>
            <w:r>
              <w:rPr>
                <w:b w:val="0"/>
                <w:sz w:val="16"/>
                <w:szCs w:val="16"/>
              </w:rPr>
              <w:t>R2</w:t>
            </w:r>
          </w:p>
        </w:tc>
        <w:tc>
          <w:tcPr>
            <w:tcW w:w="1849" w:type="dxa"/>
          </w:tcPr>
          <w:p w14:paraId="1FF15DDE" w14:textId="62239548" w:rsidR="009F4A35" w:rsidRDefault="00A3262B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A3262B">
              <w:rPr>
                <w:b/>
                <w:i/>
                <w:sz w:val="16"/>
                <w:szCs w:val="16"/>
              </w:rPr>
              <w:t xml:space="preserve">EASNS </w:t>
            </w:r>
            <w:r w:rsidRPr="00A3262B">
              <w:rPr>
                <w:i/>
                <w:sz w:val="16"/>
                <w:szCs w:val="16"/>
              </w:rPr>
              <w:t>(Enhanced Access to and Support of Network Slice)</w:t>
            </w:r>
          </w:p>
        </w:tc>
        <w:tc>
          <w:tcPr>
            <w:tcW w:w="1559" w:type="dxa"/>
          </w:tcPr>
          <w:p w14:paraId="0E26968C" w14:textId="77777777" w:rsidR="009F4A35" w:rsidRDefault="009F4A35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F4A35">
              <w:rPr>
                <w:sz w:val="16"/>
                <w:szCs w:val="16"/>
              </w:rPr>
              <w:t>6.1.2.1</w:t>
            </w:r>
          </w:p>
          <w:p w14:paraId="0BBE3725" w14:textId="77777777" w:rsidR="009F4A35" w:rsidRDefault="009F4A35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F4A35">
              <w:rPr>
                <w:sz w:val="16"/>
                <w:szCs w:val="16"/>
              </w:rPr>
              <w:t>6.1.2.3</w:t>
            </w:r>
          </w:p>
          <w:p w14:paraId="09AAD908" w14:textId="0AB6393B" w:rsidR="009F4A35" w:rsidRDefault="009F4A35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F4A35">
              <w:rPr>
                <w:sz w:val="16"/>
                <w:szCs w:val="16"/>
              </w:rPr>
              <w:t>9.1</w:t>
            </w:r>
          </w:p>
        </w:tc>
        <w:tc>
          <w:tcPr>
            <w:tcW w:w="3544" w:type="dxa"/>
          </w:tcPr>
          <w:p w14:paraId="4DCABCEA" w14:textId="77777777" w:rsidR="009F4A35" w:rsidRDefault="00A3262B" w:rsidP="003A005B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A3262B">
              <w:rPr>
                <w:b/>
                <w:i/>
                <w:sz w:val="16"/>
                <w:szCs w:val="16"/>
              </w:rPr>
              <w:t xml:space="preserve">eNS_Ph3 </w:t>
            </w:r>
            <w:r w:rsidRPr="00A3262B">
              <w:rPr>
                <w:i/>
                <w:sz w:val="16"/>
                <w:szCs w:val="16"/>
              </w:rPr>
              <w:t>(Network Slicing Phase 3)</w:t>
            </w:r>
          </w:p>
          <w:p w14:paraId="6337CD43" w14:textId="6B30E5D1" w:rsidR="00A3262B" w:rsidRDefault="00A3262B" w:rsidP="00BC38D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="00BC38D3" w:rsidRPr="00BC38D3">
              <w:rPr>
                <w:b/>
                <w:i/>
                <w:sz w:val="16"/>
                <w:szCs w:val="16"/>
              </w:rPr>
              <w:t>Stage 2 of Network Slicing Phase 3</w:t>
            </w:r>
          </w:p>
          <w:p w14:paraId="7D272CA6" w14:textId="37E3848F" w:rsidR="00BC38D3" w:rsidRPr="00BC38D3" w:rsidRDefault="00BC38D3" w:rsidP="00BC38D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CT1 aspects of Slice-based PLMN Selection </w:t>
            </w:r>
          </w:p>
          <w:p w14:paraId="62E8D589" w14:textId="07CA8623" w:rsidR="00BC38D3" w:rsidRPr="00BC38D3" w:rsidRDefault="00BC38D3" w:rsidP="00BC38D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BC38D3">
              <w:rPr>
                <w:i/>
                <w:sz w:val="16"/>
                <w:szCs w:val="16"/>
              </w:rPr>
              <w:t xml:space="preserve">CT4 aspects of Slice-based PLMN Selection </w:t>
            </w:r>
          </w:p>
          <w:p w14:paraId="4DED6A8D" w14:textId="27F3F78F" w:rsidR="00BC38D3" w:rsidRPr="00BC38D3" w:rsidRDefault="00BC38D3" w:rsidP="00BC38D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CT6:</w:t>
            </w:r>
            <w:r w:rsidRPr="00BC38D3">
              <w:rPr>
                <w:i/>
                <w:sz w:val="16"/>
                <w:szCs w:val="16"/>
              </w:rPr>
              <w:t xml:space="preserve"> CT6 aspects of Slice-based PLMN Selection</w:t>
            </w:r>
          </w:p>
          <w:p w14:paraId="0F79685B" w14:textId="0E1267D8" w:rsidR="00BC38D3" w:rsidRPr="00BC38D3" w:rsidRDefault="00BC38D3" w:rsidP="00BC38D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CT1 aspects of Network Slicing Phase 3 </w:t>
            </w:r>
          </w:p>
          <w:p w14:paraId="3FA5213B" w14:textId="7029E599" w:rsidR="00BC38D3" w:rsidRPr="00BC38D3" w:rsidRDefault="00BC38D3" w:rsidP="00BC38D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CT3:</w:t>
            </w:r>
            <w:r w:rsidRPr="00BC38D3">
              <w:rPr>
                <w:i/>
                <w:sz w:val="16"/>
                <w:szCs w:val="16"/>
              </w:rPr>
              <w:t xml:space="preserve"> CT3 aspects of Network Slicing Phase 3 </w:t>
            </w:r>
          </w:p>
          <w:p w14:paraId="7A54B10A" w14:textId="4BFD018B" w:rsidR="00BC38D3" w:rsidRPr="00BC38D3" w:rsidRDefault="00BC38D3" w:rsidP="003A005B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CT4:</w:t>
            </w:r>
            <w:r w:rsidRPr="00BC38D3">
              <w:rPr>
                <w:i/>
                <w:sz w:val="16"/>
                <w:szCs w:val="16"/>
              </w:rPr>
              <w:t xml:space="preserve"> CT4 aspects of Network Slicing Phase 3</w:t>
            </w:r>
          </w:p>
        </w:tc>
        <w:tc>
          <w:tcPr>
            <w:tcW w:w="2268" w:type="dxa"/>
          </w:tcPr>
          <w:p w14:paraId="1E18C21F" w14:textId="3FBA970A" w:rsidR="009F4A35" w:rsidRDefault="00A3262B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CR0505R1 and CR0733R2 to see if they have been addressed in Stage 2 work.</w:t>
            </w:r>
          </w:p>
        </w:tc>
      </w:tr>
      <w:tr w:rsidR="009B2356" w:rsidRPr="003A005B" w14:paraId="798913AC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5457BE54" w14:textId="3DA4A89E" w:rsidR="009B2356" w:rsidRDefault="009B2356" w:rsidP="009B2356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>0506R1</w:t>
            </w:r>
          </w:p>
          <w:p w14:paraId="2AB2AD36" w14:textId="694D8877" w:rsidR="009B2356" w:rsidRDefault="009B2356" w:rsidP="009B2356">
            <w:pPr>
              <w:spacing w:after="0"/>
              <w:rPr>
                <w:b w:val="0"/>
                <w:sz w:val="16"/>
                <w:szCs w:val="16"/>
              </w:rPr>
            </w:pPr>
            <w:r w:rsidRPr="009F4A35">
              <w:rPr>
                <w:b w:val="0"/>
                <w:sz w:val="16"/>
                <w:szCs w:val="16"/>
              </w:rPr>
              <w:t>0</w:t>
            </w:r>
            <w:r>
              <w:rPr>
                <w:b w:val="0"/>
                <w:sz w:val="16"/>
                <w:szCs w:val="16"/>
              </w:rPr>
              <w:t>669R1</w:t>
            </w:r>
          </w:p>
        </w:tc>
        <w:tc>
          <w:tcPr>
            <w:tcW w:w="1849" w:type="dxa"/>
          </w:tcPr>
          <w:p w14:paraId="23ABB39B" w14:textId="4566DC81" w:rsidR="009B2356" w:rsidRPr="009B2356" w:rsidRDefault="009B2356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Ranging </w:t>
            </w:r>
            <w:r>
              <w:rPr>
                <w:i/>
                <w:sz w:val="16"/>
                <w:szCs w:val="16"/>
              </w:rPr>
              <w:t>(</w:t>
            </w:r>
            <w:r w:rsidRPr="009B2356">
              <w:rPr>
                <w:i/>
                <w:sz w:val="16"/>
                <w:szCs w:val="16"/>
              </w:rPr>
              <w:t xml:space="preserve">Ranging-based Service and </w:t>
            </w:r>
            <w:proofErr w:type="spellStart"/>
            <w:r w:rsidRPr="009B2356">
              <w:rPr>
                <w:i/>
                <w:sz w:val="16"/>
                <w:szCs w:val="16"/>
              </w:rPr>
              <w:t>sidelink</w:t>
            </w:r>
            <w:proofErr w:type="spellEnd"/>
            <w:r w:rsidRPr="009B2356">
              <w:rPr>
                <w:i/>
                <w:sz w:val="16"/>
                <w:szCs w:val="16"/>
              </w:rPr>
              <w:t xml:space="preserve"> positioning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3EC218F1" w14:textId="77777777" w:rsidR="009B2356" w:rsidRDefault="009B2356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2356">
              <w:rPr>
                <w:sz w:val="16"/>
                <w:szCs w:val="16"/>
              </w:rPr>
              <w:t>3.1</w:t>
            </w:r>
          </w:p>
          <w:p w14:paraId="66B87FEE" w14:textId="40E27382" w:rsidR="009B2356" w:rsidRDefault="009B2356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2356">
              <w:rPr>
                <w:sz w:val="16"/>
                <w:szCs w:val="16"/>
              </w:rPr>
              <w:t>6.3</w:t>
            </w:r>
            <w:r>
              <w:rPr>
                <w:sz w:val="16"/>
                <w:szCs w:val="16"/>
              </w:rPr>
              <w:t>7 (new)</w:t>
            </w:r>
          </w:p>
          <w:p w14:paraId="0D1603A0" w14:textId="0755194E" w:rsidR="009B2356" w:rsidRPr="009F4A35" w:rsidRDefault="009B2356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B2356">
              <w:rPr>
                <w:sz w:val="16"/>
                <w:szCs w:val="16"/>
              </w:rPr>
              <w:t>7.8</w:t>
            </w:r>
          </w:p>
        </w:tc>
        <w:tc>
          <w:tcPr>
            <w:tcW w:w="3544" w:type="dxa"/>
          </w:tcPr>
          <w:p w14:paraId="50C2AB67" w14:textId="6C2FA8B1" w:rsidR="00D929DF" w:rsidRDefault="00D929DF" w:rsidP="00D929D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D929DF">
              <w:rPr>
                <w:b/>
                <w:i/>
                <w:sz w:val="16"/>
                <w:szCs w:val="16"/>
              </w:rPr>
              <w:t xml:space="preserve">Stage 2 of </w:t>
            </w:r>
            <w:proofErr w:type="spellStart"/>
            <w:r w:rsidRPr="00D929DF">
              <w:rPr>
                <w:b/>
                <w:i/>
                <w:sz w:val="16"/>
                <w:szCs w:val="16"/>
              </w:rPr>
              <w:t>Ranging_SL</w:t>
            </w:r>
            <w:proofErr w:type="spellEnd"/>
          </w:p>
          <w:p w14:paraId="7B677B05" w14:textId="60EA6F38" w:rsidR="00D929DF" w:rsidRPr="00D929DF" w:rsidRDefault="00D929DF" w:rsidP="00D929D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D929DF">
              <w:rPr>
                <w:i/>
                <w:sz w:val="16"/>
                <w:szCs w:val="16"/>
              </w:rPr>
              <w:t xml:space="preserve">SA3: Security Aspects of </w:t>
            </w:r>
            <w:proofErr w:type="spellStart"/>
            <w:r w:rsidRPr="00D929DF">
              <w:rPr>
                <w:i/>
                <w:sz w:val="16"/>
                <w:szCs w:val="16"/>
              </w:rPr>
              <w:t>Ranging_SL</w:t>
            </w:r>
            <w:proofErr w:type="spellEnd"/>
          </w:p>
          <w:p w14:paraId="57365D51" w14:textId="13F97082" w:rsidR="00D929DF" w:rsidRPr="00BC38D3" w:rsidRDefault="00D929DF" w:rsidP="00D929D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 xml:space="preserve">CT1 aspects of </w:t>
            </w:r>
            <w:proofErr w:type="spellStart"/>
            <w:r w:rsidRPr="00D929DF">
              <w:rPr>
                <w:i/>
                <w:sz w:val="16"/>
                <w:szCs w:val="16"/>
              </w:rPr>
              <w:t>Ranging_SL</w:t>
            </w:r>
            <w:proofErr w:type="spellEnd"/>
            <w:r w:rsidRPr="00BC38D3">
              <w:rPr>
                <w:i/>
                <w:sz w:val="16"/>
                <w:szCs w:val="16"/>
              </w:rPr>
              <w:t xml:space="preserve"> </w:t>
            </w:r>
          </w:p>
          <w:p w14:paraId="5BA6D087" w14:textId="4AA7E9B6" w:rsidR="00D929DF" w:rsidRPr="00BC38D3" w:rsidRDefault="00D929DF" w:rsidP="00D929D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proofErr w:type="spellStart"/>
            <w:r w:rsidRPr="00D929DF">
              <w:rPr>
                <w:i/>
                <w:sz w:val="16"/>
                <w:szCs w:val="16"/>
              </w:rPr>
              <w:t>Ranging_SL</w:t>
            </w:r>
            <w:proofErr w:type="spellEnd"/>
            <w:r w:rsidRPr="00BC38D3">
              <w:rPr>
                <w:i/>
                <w:sz w:val="16"/>
                <w:szCs w:val="16"/>
              </w:rPr>
              <w:t xml:space="preserve"> </w:t>
            </w:r>
          </w:p>
          <w:p w14:paraId="2095BB16" w14:textId="30EF4BA2" w:rsidR="009B2356" w:rsidRPr="00D929DF" w:rsidRDefault="00D929DF" w:rsidP="00D929D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CT4: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proofErr w:type="spellStart"/>
            <w:r w:rsidRPr="00D929DF">
              <w:rPr>
                <w:i/>
                <w:sz w:val="16"/>
                <w:szCs w:val="16"/>
              </w:rPr>
              <w:t>Ranging_SL</w:t>
            </w:r>
            <w:proofErr w:type="spellEnd"/>
          </w:p>
        </w:tc>
        <w:tc>
          <w:tcPr>
            <w:tcW w:w="2268" w:type="dxa"/>
          </w:tcPr>
          <w:p w14:paraId="2B370A0B" w14:textId="6421BFC6" w:rsidR="009B2356" w:rsidRDefault="00D929DF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CR0506R1 and CR0669R1 to see if they have been addressed in Stage 2 work.</w:t>
            </w:r>
          </w:p>
        </w:tc>
      </w:tr>
      <w:tr w:rsidR="00B76264" w:rsidRPr="003A005B" w14:paraId="2F552C88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492A0741" w14:textId="663E78AD" w:rsidR="00B76264" w:rsidRPr="00D24CB9" w:rsidRDefault="00D24CB9" w:rsidP="00D24CB9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0507R1</w:t>
            </w:r>
          </w:p>
        </w:tc>
        <w:tc>
          <w:tcPr>
            <w:tcW w:w="1849" w:type="dxa"/>
          </w:tcPr>
          <w:p w14:paraId="6C6522C0" w14:textId="7F2C517D" w:rsidR="00B76264" w:rsidRDefault="00D24CB9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D24CB9">
              <w:rPr>
                <w:b/>
                <w:i/>
                <w:sz w:val="16"/>
                <w:szCs w:val="16"/>
              </w:rPr>
              <w:t xml:space="preserve">5TRS </w:t>
            </w:r>
            <w:r w:rsidRPr="00D24CB9">
              <w:rPr>
                <w:i/>
                <w:sz w:val="16"/>
                <w:szCs w:val="16"/>
              </w:rPr>
              <w:t>(5G Timing Resiliency System)</w:t>
            </w:r>
          </w:p>
        </w:tc>
        <w:tc>
          <w:tcPr>
            <w:tcW w:w="1559" w:type="dxa"/>
          </w:tcPr>
          <w:p w14:paraId="148B0D1C" w14:textId="77777777" w:rsidR="00D24CB9" w:rsidRDefault="00D24CB9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24CB9">
              <w:rPr>
                <w:sz w:val="16"/>
                <w:szCs w:val="16"/>
              </w:rPr>
              <w:t>2</w:t>
            </w:r>
          </w:p>
          <w:p w14:paraId="7E731AB6" w14:textId="77777777" w:rsidR="00D24CB9" w:rsidRDefault="00D24CB9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24CB9">
              <w:rPr>
                <w:sz w:val="16"/>
                <w:szCs w:val="16"/>
              </w:rPr>
              <w:t>3.1</w:t>
            </w:r>
          </w:p>
          <w:p w14:paraId="3C7B079A" w14:textId="77777777" w:rsidR="00D24CB9" w:rsidRDefault="00D24CB9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24CB9">
              <w:rPr>
                <w:sz w:val="16"/>
                <w:szCs w:val="16"/>
              </w:rPr>
              <w:t>3.2</w:t>
            </w:r>
          </w:p>
          <w:p w14:paraId="37AD19D5" w14:textId="77777777" w:rsidR="00D24CB9" w:rsidRDefault="00D24CB9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24CB9">
              <w:rPr>
                <w:sz w:val="16"/>
                <w:szCs w:val="16"/>
              </w:rPr>
              <w:t>6.36 (new)</w:t>
            </w:r>
          </w:p>
          <w:p w14:paraId="29CA2654" w14:textId="77777777" w:rsidR="00D24CB9" w:rsidRDefault="00D24CB9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24CB9">
              <w:rPr>
                <w:sz w:val="16"/>
                <w:szCs w:val="16"/>
              </w:rPr>
              <w:t>7.8 (new)</w:t>
            </w:r>
          </w:p>
          <w:p w14:paraId="38679361" w14:textId="77777777" w:rsidR="00D24CB9" w:rsidRDefault="00D24CB9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24CB9">
              <w:rPr>
                <w:sz w:val="16"/>
                <w:szCs w:val="16"/>
              </w:rPr>
              <w:t>8.10 (new)</w:t>
            </w:r>
          </w:p>
          <w:p w14:paraId="7EF30D4B" w14:textId="1CE92CC7" w:rsidR="00B76264" w:rsidRPr="009B2356" w:rsidRDefault="00D24CB9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24CB9">
              <w:rPr>
                <w:sz w:val="16"/>
                <w:szCs w:val="16"/>
              </w:rPr>
              <w:t>9.3 (new)</w:t>
            </w:r>
          </w:p>
        </w:tc>
        <w:tc>
          <w:tcPr>
            <w:tcW w:w="3544" w:type="dxa"/>
          </w:tcPr>
          <w:p w14:paraId="4AF65F7C" w14:textId="250E3767" w:rsidR="004B51A8" w:rsidRDefault="004B51A8" w:rsidP="004B51A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4B51A8">
              <w:rPr>
                <w:b/>
                <w:i/>
                <w:sz w:val="16"/>
                <w:szCs w:val="16"/>
              </w:rPr>
              <w:t>TRS_URLLC</w:t>
            </w:r>
            <w:r w:rsidRPr="00A3262B">
              <w:rPr>
                <w:b/>
                <w:i/>
                <w:sz w:val="16"/>
                <w:szCs w:val="16"/>
              </w:rPr>
              <w:t xml:space="preserve"> </w:t>
            </w:r>
            <w:r w:rsidRPr="00A3262B">
              <w:rPr>
                <w:i/>
                <w:sz w:val="16"/>
                <w:szCs w:val="16"/>
              </w:rPr>
              <w:t>(</w:t>
            </w:r>
            <w:r w:rsidR="009E1F58" w:rsidRPr="009E1F58">
              <w:rPr>
                <w:i/>
                <w:sz w:val="16"/>
                <w:szCs w:val="16"/>
              </w:rPr>
              <w:t>Timing Resiliency and URLLC enhancements</w:t>
            </w:r>
            <w:r w:rsidRPr="00A3262B">
              <w:rPr>
                <w:i/>
                <w:sz w:val="16"/>
                <w:szCs w:val="16"/>
              </w:rPr>
              <w:t>)</w:t>
            </w:r>
          </w:p>
          <w:p w14:paraId="68B9ED17" w14:textId="2A9A8237" w:rsidR="004B51A8" w:rsidRDefault="004B51A8" w:rsidP="004B51A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BC38D3">
              <w:rPr>
                <w:b/>
                <w:i/>
                <w:sz w:val="16"/>
                <w:szCs w:val="16"/>
              </w:rPr>
              <w:t xml:space="preserve">Stage 2 of </w:t>
            </w:r>
            <w:r w:rsidR="009E1F58" w:rsidRPr="009E1F58">
              <w:rPr>
                <w:b/>
                <w:i/>
                <w:sz w:val="16"/>
                <w:szCs w:val="16"/>
              </w:rPr>
              <w:t>Timing Resiliency and URLLC enhancements</w:t>
            </w:r>
          </w:p>
          <w:p w14:paraId="3FC96B6A" w14:textId="33A194DB" w:rsidR="004B51A8" w:rsidRPr="00BC38D3" w:rsidRDefault="004B51A8" w:rsidP="004B51A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CT1 aspects of </w:t>
            </w:r>
            <w:r w:rsidR="009E1F58" w:rsidRPr="009E1F58">
              <w:rPr>
                <w:i/>
                <w:sz w:val="16"/>
                <w:szCs w:val="16"/>
              </w:rPr>
              <w:t>TRS_URLLC</w:t>
            </w:r>
          </w:p>
          <w:p w14:paraId="2D2A961A" w14:textId="5A8EEDA2" w:rsidR="004B51A8" w:rsidRPr="00BC38D3" w:rsidRDefault="004B51A8" w:rsidP="004B51A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</w:t>
            </w:r>
            <w:r w:rsidR="009E1F58">
              <w:rPr>
                <w:i/>
                <w:sz w:val="16"/>
                <w:szCs w:val="16"/>
              </w:rPr>
              <w:t>3</w:t>
            </w:r>
            <w:r>
              <w:rPr>
                <w:i/>
                <w:sz w:val="16"/>
                <w:szCs w:val="16"/>
              </w:rPr>
              <w:t xml:space="preserve">: </w:t>
            </w:r>
            <w:r w:rsidRPr="00BC38D3">
              <w:rPr>
                <w:i/>
                <w:sz w:val="16"/>
                <w:szCs w:val="16"/>
              </w:rPr>
              <w:t>CT</w:t>
            </w:r>
            <w:r w:rsidR="009E1F58">
              <w:rPr>
                <w:i/>
                <w:sz w:val="16"/>
                <w:szCs w:val="16"/>
              </w:rPr>
              <w:t>3</w:t>
            </w:r>
            <w:r w:rsidRPr="00BC38D3">
              <w:rPr>
                <w:i/>
                <w:sz w:val="16"/>
                <w:szCs w:val="16"/>
              </w:rPr>
              <w:t xml:space="preserve"> aspects of </w:t>
            </w:r>
            <w:r w:rsidR="009E1F58" w:rsidRPr="009E1F58">
              <w:rPr>
                <w:i/>
                <w:sz w:val="16"/>
                <w:szCs w:val="16"/>
              </w:rPr>
              <w:t>TRS_URLLC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</w:p>
          <w:p w14:paraId="4D51E5AA" w14:textId="76CB712B" w:rsidR="00B76264" w:rsidRPr="004B51A8" w:rsidRDefault="004B51A8" w:rsidP="004B51A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</w:t>
            </w:r>
            <w:r w:rsidR="009E1F58">
              <w:rPr>
                <w:i/>
                <w:sz w:val="16"/>
                <w:szCs w:val="16"/>
              </w:rPr>
              <w:t>4</w:t>
            </w:r>
            <w:r>
              <w:rPr>
                <w:i/>
                <w:sz w:val="16"/>
                <w:szCs w:val="16"/>
              </w:rPr>
              <w:t>:</w:t>
            </w:r>
            <w:r w:rsidRPr="00BC38D3">
              <w:rPr>
                <w:i/>
                <w:sz w:val="16"/>
                <w:szCs w:val="16"/>
              </w:rPr>
              <w:t xml:space="preserve"> CT</w:t>
            </w:r>
            <w:r w:rsidR="009E1F58">
              <w:rPr>
                <w:i/>
                <w:sz w:val="16"/>
                <w:szCs w:val="16"/>
              </w:rPr>
              <w:t>4</w:t>
            </w:r>
            <w:r w:rsidRPr="00BC38D3">
              <w:rPr>
                <w:i/>
                <w:sz w:val="16"/>
                <w:szCs w:val="16"/>
              </w:rPr>
              <w:t xml:space="preserve"> aspects of </w:t>
            </w:r>
            <w:r w:rsidR="009E1F58" w:rsidRPr="009E1F58">
              <w:rPr>
                <w:i/>
                <w:sz w:val="16"/>
                <w:szCs w:val="16"/>
              </w:rPr>
              <w:t>TRS_URLLC</w:t>
            </w:r>
          </w:p>
        </w:tc>
        <w:tc>
          <w:tcPr>
            <w:tcW w:w="2268" w:type="dxa"/>
          </w:tcPr>
          <w:p w14:paraId="6E03C14E" w14:textId="49395C0B" w:rsidR="007A0F3E" w:rsidRDefault="007A0F3E" w:rsidP="007A0F3E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22.104 for this WI.</w:t>
            </w:r>
          </w:p>
          <w:p w14:paraId="59E4887E" w14:textId="6FAAB0B2" w:rsidR="00B76264" w:rsidRDefault="00D24CB9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Suggest to check the </w:t>
            </w:r>
            <w:r w:rsidR="007A0F3E">
              <w:rPr>
                <w:sz w:val="16"/>
                <w:szCs w:val="16"/>
              </w:rPr>
              <w:t xml:space="preserve">related </w:t>
            </w:r>
            <w:r>
              <w:rPr>
                <w:sz w:val="16"/>
                <w:szCs w:val="16"/>
              </w:rPr>
              <w:t>CR</w:t>
            </w:r>
            <w:r w:rsidR="007A0F3E">
              <w:rPr>
                <w:sz w:val="16"/>
                <w:szCs w:val="16"/>
              </w:rPr>
              <w:t>s</w:t>
            </w:r>
            <w:r>
              <w:rPr>
                <w:sz w:val="16"/>
                <w:szCs w:val="16"/>
              </w:rPr>
              <w:t xml:space="preserve"> to see if they have been addressed in Stage 2 work.</w:t>
            </w:r>
          </w:p>
        </w:tc>
      </w:tr>
      <w:tr w:rsidR="003C0D48" w:rsidRPr="003A005B" w14:paraId="7E17AEBF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4E37FF88" w14:textId="121E064B" w:rsidR="003C0D48" w:rsidRDefault="003C0D48" w:rsidP="00D24CB9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0515</w:t>
            </w:r>
          </w:p>
          <w:p w14:paraId="02303607" w14:textId="1E1476CB" w:rsidR="003C0D48" w:rsidRDefault="00624E11" w:rsidP="00D24CB9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0526R1</w:t>
            </w:r>
          </w:p>
        </w:tc>
        <w:tc>
          <w:tcPr>
            <w:tcW w:w="1849" w:type="dxa"/>
          </w:tcPr>
          <w:p w14:paraId="0E955F25" w14:textId="0E377C96" w:rsidR="003C0D48" w:rsidRPr="00624E11" w:rsidRDefault="00624E11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624E11">
              <w:rPr>
                <w:b/>
                <w:i/>
                <w:sz w:val="16"/>
                <w:szCs w:val="16"/>
              </w:rPr>
              <w:t>LPHAP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624E11">
              <w:rPr>
                <w:i/>
                <w:sz w:val="16"/>
                <w:szCs w:val="16"/>
              </w:rPr>
              <w:t>Low Power High Accuracy Positioning for industrial IoT scenarios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136FD58E" w14:textId="27D3674C" w:rsidR="003C0D48" w:rsidRPr="00D24CB9" w:rsidRDefault="00624E11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624E11">
              <w:rPr>
                <w:sz w:val="16"/>
                <w:szCs w:val="16"/>
              </w:rPr>
              <w:t>7.3.2.3</w:t>
            </w:r>
          </w:p>
        </w:tc>
        <w:tc>
          <w:tcPr>
            <w:tcW w:w="3544" w:type="dxa"/>
          </w:tcPr>
          <w:p w14:paraId="44605B2A" w14:textId="2A55DAE3" w:rsidR="003C0D48" w:rsidRPr="004B51A8" w:rsidRDefault="00174665" w:rsidP="004B51A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14:paraId="197EB6C1" w14:textId="77777777" w:rsidR="002A4E3A" w:rsidRDefault="002A4E3A" w:rsidP="002A4E3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22.104 for this WI.</w:t>
            </w:r>
          </w:p>
          <w:p w14:paraId="3F962509" w14:textId="437CEFB3" w:rsidR="003C0D48" w:rsidRDefault="0018476F" w:rsidP="002A4E3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normative requirements are introduced</w:t>
            </w:r>
            <w:r w:rsidR="00174665">
              <w:rPr>
                <w:sz w:val="16"/>
                <w:szCs w:val="16"/>
              </w:rPr>
              <w:t>, and clean-up is not needed.</w:t>
            </w:r>
          </w:p>
        </w:tc>
      </w:tr>
      <w:tr w:rsidR="0095652B" w:rsidRPr="003A005B" w14:paraId="2F1D2222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066B0B8C" w14:textId="47F2DB22" w:rsidR="0095652B" w:rsidRDefault="0095652B" w:rsidP="00D24CB9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0525R1</w:t>
            </w:r>
          </w:p>
        </w:tc>
        <w:tc>
          <w:tcPr>
            <w:tcW w:w="1849" w:type="dxa"/>
          </w:tcPr>
          <w:p w14:paraId="53A6A132" w14:textId="37B49FA0" w:rsidR="0095652B" w:rsidRPr="0095652B" w:rsidRDefault="0095652B" w:rsidP="00DA66B6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95652B">
              <w:rPr>
                <w:b/>
                <w:i/>
                <w:sz w:val="16"/>
                <w:szCs w:val="16"/>
              </w:rPr>
              <w:t>5GSATB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95652B">
              <w:rPr>
                <w:i/>
                <w:sz w:val="16"/>
                <w:szCs w:val="16"/>
              </w:rPr>
              <w:t>5G system with satellite backhaul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282434AF" w14:textId="77777777" w:rsidR="0095652B" w:rsidRDefault="0095652B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5652B">
              <w:rPr>
                <w:sz w:val="16"/>
                <w:szCs w:val="16"/>
              </w:rPr>
              <w:t>6.5.1</w:t>
            </w:r>
          </w:p>
          <w:p w14:paraId="6121D7C1" w14:textId="77777777" w:rsidR="0095652B" w:rsidRDefault="0095652B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5652B">
              <w:rPr>
                <w:sz w:val="16"/>
                <w:szCs w:val="16"/>
              </w:rPr>
              <w:t>6.7.2</w:t>
            </w:r>
          </w:p>
          <w:p w14:paraId="3A82E2DE" w14:textId="06F787D0" w:rsidR="0095652B" w:rsidRPr="00624E11" w:rsidRDefault="0095652B" w:rsidP="00355F21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5652B">
              <w:rPr>
                <w:sz w:val="16"/>
                <w:szCs w:val="16"/>
              </w:rPr>
              <w:t>9.1</w:t>
            </w:r>
          </w:p>
        </w:tc>
        <w:tc>
          <w:tcPr>
            <w:tcW w:w="3544" w:type="dxa"/>
          </w:tcPr>
          <w:p w14:paraId="4094AC54" w14:textId="17E4DBC5" w:rsidR="0095652B" w:rsidRDefault="0095652B" w:rsidP="0095652B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="00232597" w:rsidRPr="00232597">
              <w:rPr>
                <w:b/>
                <w:i/>
                <w:sz w:val="16"/>
                <w:szCs w:val="16"/>
              </w:rPr>
              <w:t>Stage 2 of 5GSATB</w:t>
            </w:r>
          </w:p>
          <w:p w14:paraId="03EEC4E9" w14:textId="353A3AE7" w:rsidR="0095652B" w:rsidRPr="00BC38D3" w:rsidRDefault="0095652B" w:rsidP="0095652B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</w:t>
            </w:r>
            <w:r w:rsidR="00232597">
              <w:rPr>
                <w:i/>
                <w:sz w:val="16"/>
                <w:szCs w:val="16"/>
              </w:rPr>
              <w:t>3</w:t>
            </w:r>
            <w:r>
              <w:rPr>
                <w:i/>
                <w:sz w:val="16"/>
                <w:szCs w:val="16"/>
              </w:rPr>
              <w:t>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 w:rsidR="00232597"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="00232597" w:rsidRPr="00232597">
              <w:rPr>
                <w:i/>
                <w:sz w:val="16"/>
                <w:szCs w:val="16"/>
              </w:rPr>
              <w:t>5GSATB</w:t>
            </w:r>
          </w:p>
          <w:p w14:paraId="4A46211C" w14:textId="208E5D94" w:rsidR="0095652B" w:rsidRPr="0095652B" w:rsidRDefault="0095652B" w:rsidP="0095652B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</w:t>
            </w:r>
            <w:r w:rsidR="00232597">
              <w:rPr>
                <w:i/>
                <w:sz w:val="16"/>
                <w:szCs w:val="16"/>
              </w:rPr>
              <w:t>4</w:t>
            </w:r>
            <w:r>
              <w:rPr>
                <w:i/>
                <w:sz w:val="16"/>
                <w:szCs w:val="16"/>
              </w:rPr>
              <w:t xml:space="preserve">: </w:t>
            </w:r>
            <w:r w:rsidRPr="00D929DF">
              <w:rPr>
                <w:i/>
                <w:sz w:val="16"/>
                <w:szCs w:val="16"/>
              </w:rPr>
              <w:t>CT</w:t>
            </w:r>
            <w:r w:rsidR="00232597"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="00232597" w:rsidRPr="00232597">
              <w:rPr>
                <w:i/>
                <w:sz w:val="16"/>
                <w:szCs w:val="16"/>
              </w:rPr>
              <w:t>5GSATB</w:t>
            </w:r>
          </w:p>
        </w:tc>
        <w:tc>
          <w:tcPr>
            <w:tcW w:w="2268" w:type="dxa"/>
          </w:tcPr>
          <w:p w14:paraId="7F710D6E" w14:textId="7172E63E" w:rsidR="0095652B" w:rsidRDefault="00232597" w:rsidP="005748D1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CR0525R1 to see if they have been addressed in Stage 2 work.</w:t>
            </w:r>
          </w:p>
        </w:tc>
      </w:tr>
      <w:tr w:rsidR="002D56AF" w:rsidRPr="003A005B" w14:paraId="73460D3E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6EF795A" w14:textId="3A53A8D1" w:rsidR="002D56AF" w:rsidRDefault="002D56AF" w:rsidP="002D56AF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0519R2</w:t>
            </w:r>
          </w:p>
        </w:tc>
        <w:tc>
          <w:tcPr>
            <w:tcW w:w="1849" w:type="dxa"/>
          </w:tcPr>
          <w:p w14:paraId="5C0F70FF" w14:textId="1724226D" w:rsidR="002D56AF" w:rsidRPr="0095652B" w:rsidRDefault="002D56AF" w:rsidP="002D56AF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2D56AF">
              <w:rPr>
                <w:b/>
                <w:i/>
                <w:sz w:val="16"/>
                <w:szCs w:val="16"/>
              </w:rPr>
              <w:t xml:space="preserve">SCVS </w:t>
            </w:r>
            <w:r>
              <w:rPr>
                <w:i/>
                <w:sz w:val="16"/>
                <w:szCs w:val="16"/>
              </w:rPr>
              <w:t>(</w:t>
            </w:r>
            <w:r w:rsidRPr="002D56AF">
              <w:rPr>
                <w:i/>
                <w:sz w:val="16"/>
                <w:szCs w:val="16"/>
              </w:rPr>
              <w:t>5G system with satellite access to Support Control and/or Video Surveillance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576ED7DA" w14:textId="736A09A7" w:rsidR="002D56AF" w:rsidRPr="0095652B" w:rsidRDefault="002D56AF" w:rsidP="002D56AF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D56AF">
              <w:rPr>
                <w:sz w:val="16"/>
                <w:szCs w:val="16"/>
              </w:rPr>
              <w:t>7.4.2</w:t>
            </w:r>
          </w:p>
        </w:tc>
        <w:tc>
          <w:tcPr>
            <w:tcW w:w="3544" w:type="dxa"/>
          </w:tcPr>
          <w:p w14:paraId="73F8E869" w14:textId="3ECFDC6C" w:rsidR="002D56AF" w:rsidRPr="002D56AF" w:rsidRDefault="002D56AF" w:rsidP="002D56AF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2D56AF">
              <w:rPr>
                <w:b/>
                <w:i/>
                <w:sz w:val="16"/>
                <w:szCs w:val="16"/>
              </w:rPr>
              <w:t xml:space="preserve">5GSAT_Ph2 </w:t>
            </w:r>
            <w:r w:rsidRPr="002D56AF">
              <w:rPr>
                <w:i/>
                <w:sz w:val="16"/>
                <w:szCs w:val="16"/>
              </w:rPr>
              <w:t>(Satellite access Phase 2)</w:t>
            </w:r>
          </w:p>
          <w:p w14:paraId="74742935" w14:textId="1F0D700E" w:rsidR="002D56AF" w:rsidRDefault="002D56AF" w:rsidP="002D56A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Pr="002D56AF">
              <w:rPr>
                <w:b/>
                <w:i/>
                <w:sz w:val="16"/>
                <w:szCs w:val="16"/>
              </w:rPr>
              <w:t>5GSAT_Ph2</w:t>
            </w:r>
          </w:p>
          <w:p w14:paraId="275DD6FC" w14:textId="5D4CB56F" w:rsidR="002D56AF" w:rsidRPr="00BC38D3" w:rsidRDefault="002D56AF" w:rsidP="002D56A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2D56AF">
              <w:rPr>
                <w:i/>
                <w:sz w:val="16"/>
                <w:szCs w:val="16"/>
              </w:rPr>
              <w:t>5GSAT_Ph2</w:t>
            </w:r>
          </w:p>
          <w:p w14:paraId="052F1822" w14:textId="07C18725" w:rsidR="002D56AF" w:rsidRPr="002D56AF" w:rsidRDefault="002D56AF" w:rsidP="002D56A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CT6: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6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2D56AF">
              <w:rPr>
                <w:i/>
                <w:sz w:val="16"/>
                <w:szCs w:val="16"/>
              </w:rPr>
              <w:t>5GSAT_Ph2</w:t>
            </w:r>
          </w:p>
          <w:p w14:paraId="525BB1A4" w14:textId="50DDF285" w:rsidR="002D56AF" w:rsidRPr="002D56AF" w:rsidRDefault="002D56AF" w:rsidP="002D56A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2D56AF">
              <w:rPr>
                <w:i/>
                <w:sz w:val="16"/>
                <w:szCs w:val="16"/>
              </w:rPr>
              <w:t>SA5: Charging aspects of 5GSAT</w:t>
            </w:r>
          </w:p>
        </w:tc>
        <w:tc>
          <w:tcPr>
            <w:tcW w:w="2268" w:type="dxa"/>
          </w:tcPr>
          <w:p w14:paraId="22BACC8D" w14:textId="700C6F56" w:rsidR="002D56AF" w:rsidRDefault="002D56AF" w:rsidP="002D56AF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CR0519R2 to see if they have been addressed in Stage 2 work.</w:t>
            </w:r>
          </w:p>
        </w:tc>
      </w:tr>
      <w:tr w:rsidR="00FA7058" w:rsidRPr="003A005B" w14:paraId="777BACCB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00C865AA" w14:textId="07A5C40F" w:rsidR="00FA7058" w:rsidRDefault="00FA7058" w:rsidP="00FA7058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0533R1</w:t>
            </w:r>
          </w:p>
          <w:p w14:paraId="7D5F17A3" w14:textId="0F1ECC55" w:rsidR="00FA7058" w:rsidRDefault="00FA7058" w:rsidP="00FA7058">
            <w:pPr>
              <w:spacing w:after="0"/>
              <w:rPr>
                <w:sz w:val="16"/>
                <w:szCs w:val="16"/>
              </w:rPr>
            </w:pPr>
            <w:r w:rsidRPr="00FA7058">
              <w:rPr>
                <w:b w:val="0"/>
                <w:bCs w:val="0"/>
                <w:sz w:val="16"/>
                <w:szCs w:val="16"/>
              </w:rPr>
              <w:t>0534</w:t>
            </w:r>
          </w:p>
          <w:p w14:paraId="2B9194C0" w14:textId="6251FE30" w:rsidR="00FA7058" w:rsidRDefault="00FA7058" w:rsidP="00FA7058">
            <w:pPr>
              <w:spacing w:after="0"/>
              <w:rPr>
                <w:sz w:val="16"/>
                <w:szCs w:val="16"/>
              </w:rPr>
            </w:pPr>
            <w:r w:rsidRPr="00FA7058">
              <w:rPr>
                <w:b w:val="0"/>
                <w:bCs w:val="0"/>
                <w:sz w:val="16"/>
                <w:szCs w:val="16"/>
              </w:rPr>
              <w:t>0535</w:t>
            </w:r>
          </w:p>
          <w:p w14:paraId="7E916C8C" w14:textId="5AF9F4D9" w:rsidR="00FA7058" w:rsidRDefault="00FA7058" w:rsidP="00FA7058">
            <w:pPr>
              <w:spacing w:after="0"/>
              <w:rPr>
                <w:sz w:val="16"/>
                <w:szCs w:val="16"/>
              </w:rPr>
            </w:pPr>
            <w:r w:rsidRPr="00FA7058">
              <w:rPr>
                <w:b w:val="0"/>
                <w:bCs w:val="0"/>
                <w:sz w:val="16"/>
                <w:szCs w:val="16"/>
              </w:rPr>
              <w:t>0536</w:t>
            </w:r>
          </w:p>
          <w:p w14:paraId="4233200B" w14:textId="4802BB5C" w:rsidR="005C1245" w:rsidRDefault="005C1245" w:rsidP="00FA7058">
            <w:pPr>
              <w:spacing w:after="0"/>
              <w:rPr>
                <w:sz w:val="16"/>
                <w:szCs w:val="16"/>
              </w:rPr>
            </w:pPr>
            <w:r w:rsidRPr="005C1245">
              <w:rPr>
                <w:b w:val="0"/>
                <w:bCs w:val="0"/>
                <w:sz w:val="16"/>
                <w:szCs w:val="16"/>
              </w:rPr>
              <w:t>0539</w:t>
            </w:r>
          </w:p>
          <w:p w14:paraId="2BDA9735" w14:textId="14BF0071" w:rsidR="005C1245" w:rsidRDefault="005C1245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0599R1</w:t>
            </w:r>
          </w:p>
          <w:p w14:paraId="7E80B16F" w14:textId="6511C211" w:rsidR="005C1245" w:rsidRDefault="005C1245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0600R1</w:t>
            </w:r>
          </w:p>
          <w:p w14:paraId="754EE2EF" w14:textId="34F71BE2" w:rsidR="005C1245" w:rsidRDefault="005C1245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0602R1</w:t>
            </w:r>
          </w:p>
          <w:p w14:paraId="06F57603" w14:textId="7692678D" w:rsidR="005C1245" w:rsidRDefault="005C1245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0604R1</w:t>
            </w:r>
          </w:p>
          <w:p w14:paraId="699B8B86" w14:textId="412040A0" w:rsidR="005C1245" w:rsidRDefault="005C1245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0605R1</w:t>
            </w:r>
          </w:p>
          <w:p w14:paraId="0D5C18EA" w14:textId="527B904A" w:rsidR="005C1245" w:rsidRDefault="005C1245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0607</w:t>
            </w:r>
          </w:p>
          <w:p w14:paraId="695B5480" w14:textId="2DB6C226" w:rsidR="005C1245" w:rsidRDefault="003924C6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0610R1</w:t>
            </w:r>
          </w:p>
          <w:p w14:paraId="574300EC" w14:textId="7FA14CB0" w:rsidR="003924C6" w:rsidRDefault="003924C6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0622R2</w:t>
            </w:r>
          </w:p>
          <w:p w14:paraId="6A07FC10" w14:textId="756B765F" w:rsidR="003924C6" w:rsidRDefault="003924C6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0623R2</w:t>
            </w:r>
          </w:p>
          <w:p w14:paraId="36A903F0" w14:textId="626A551F" w:rsidR="003924C6" w:rsidRDefault="003924C6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0624R2</w:t>
            </w:r>
          </w:p>
          <w:p w14:paraId="245068F2" w14:textId="1D1591F9" w:rsidR="003924C6" w:rsidRPr="00FA7058" w:rsidRDefault="003924C6" w:rsidP="00FA7058">
            <w:pPr>
              <w:spacing w:after="0"/>
              <w:rPr>
                <w:b w:val="0"/>
                <w:bCs w:val="0"/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0631R1</w:t>
            </w:r>
          </w:p>
          <w:p w14:paraId="13C4A0BE" w14:textId="518F47F5" w:rsidR="00FA7058" w:rsidRDefault="00FA7058" w:rsidP="00FA7058">
            <w:pPr>
              <w:spacing w:after="0"/>
              <w:rPr>
                <w:b w:val="0"/>
                <w:sz w:val="16"/>
                <w:szCs w:val="16"/>
              </w:rPr>
            </w:pPr>
          </w:p>
        </w:tc>
        <w:tc>
          <w:tcPr>
            <w:tcW w:w="1849" w:type="dxa"/>
          </w:tcPr>
          <w:p w14:paraId="7957424E" w14:textId="3F8FC80C" w:rsidR="00FA7058" w:rsidRPr="002D56AF" w:rsidRDefault="00FA7058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proofErr w:type="spellStart"/>
            <w:r w:rsidRPr="00FA7058">
              <w:rPr>
                <w:b/>
                <w:i/>
                <w:sz w:val="16"/>
                <w:szCs w:val="16"/>
              </w:rPr>
              <w:t>PIRates</w:t>
            </w:r>
            <w:proofErr w:type="spellEnd"/>
            <w:r w:rsidRPr="00FA7058"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(</w:t>
            </w:r>
            <w:r w:rsidRPr="00FA7058">
              <w:rPr>
                <w:i/>
                <w:sz w:val="16"/>
                <w:szCs w:val="16"/>
              </w:rPr>
              <w:t>Personal IoT and Residential networks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1E5EF2D9" w14:textId="77777777" w:rsidR="00FA7058" w:rsidRDefault="00FA7058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A7058">
              <w:rPr>
                <w:sz w:val="16"/>
                <w:szCs w:val="16"/>
              </w:rPr>
              <w:t>6.26.2.2</w:t>
            </w:r>
          </w:p>
          <w:p w14:paraId="3FECF95D" w14:textId="77777777" w:rsidR="00FA7058" w:rsidRDefault="00FA7058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A7058">
              <w:rPr>
                <w:sz w:val="16"/>
                <w:szCs w:val="16"/>
              </w:rPr>
              <w:t>6.26.2.9</w:t>
            </w:r>
          </w:p>
          <w:p w14:paraId="2DAEA3B2" w14:textId="77777777" w:rsidR="00FA7058" w:rsidRDefault="00FA7058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A7058">
              <w:rPr>
                <w:sz w:val="16"/>
                <w:szCs w:val="16"/>
              </w:rPr>
              <w:t>6.5.2</w:t>
            </w:r>
          </w:p>
          <w:p w14:paraId="545D28DC" w14:textId="77777777" w:rsidR="00FA7058" w:rsidRDefault="00FA7058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A7058">
              <w:rPr>
                <w:sz w:val="16"/>
                <w:szCs w:val="16"/>
              </w:rPr>
              <w:t>3.1</w:t>
            </w:r>
          </w:p>
          <w:p w14:paraId="18DB19E3" w14:textId="77777777" w:rsidR="00FA7058" w:rsidRDefault="00FA7058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A7058">
              <w:rPr>
                <w:sz w:val="16"/>
                <w:szCs w:val="16"/>
              </w:rPr>
              <w:t>3.2</w:t>
            </w:r>
          </w:p>
          <w:p w14:paraId="6FDA615C" w14:textId="77777777" w:rsidR="00FA7058" w:rsidRDefault="00FA7058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A7058">
              <w:rPr>
                <w:sz w:val="16"/>
                <w:szCs w:val="16"/>
              </w:rPr>
              <w:t>6.38 (new)</w:t>
            </w:r>
          </w:p>
          <w:p w14:paraId="2397ADC3" w14:textId="37E88F9E" w:rsidR="00FA7058" w:rsidRPr="002D56AF" w:rsidRDefault="00FA7058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1D40BF9C" w14:textId="6FAE0275" w:rsidR="00FA7058" w:rsidRPr="002D56AF" w:rsidRDefault="00FA7058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2D56AF">
              <w:rPr>
                <w:b/>
                <w:i/>
                <w:sz w:val="16"/>
                <w:szCs w:val="16"/>
              </w:rPr>
              <w:t>P</w:t>
            </w:r>
            <w:r w:rsidR="008B000D">
              <w:rPr>
                <w:b/>
                <w:i/>
                <w:sz w:val="16"/>
                <w:szCs w:val="16"/>
              </w:rPr>
              <w:t>IN</w:t>
            </w:r>
            <w:r w:rsidRPr="002D56AF">
              <w:rPr>
                <w:b/>
                <w:i/>
                <w:sz w:val="16"/>
                <w:szCs w:val="16"/>
              </w:rPr>
              <w:t xml:space="preserve"> </w:t>
            </w:r>
            <w:r w:rsidRPr="002D56AF">
              <w:rPr>
                <w:i/>
                <w:sz w:val="16"/>
                <w:szCs w:val="16"/>
              </w:rPr>
              <w:t>(</w:t>
            </w:r>
            <w:r w:rsidR="008B000D" w:rsidRPr="008B000D">
              <w:rPr>
                <w:i/>
                <w:sz w:val="16"/>
                <w:szCs w:val="16"/>
              </w:rPr>
              <w:t>Personal IoT Networks</w:t>
            </w:r>
            <w:r w:rsidRPr="002D56AF">
              <w:rPr>
                <w:i/>
                <w:sz w:val="16"/>
                <w:szCs w:val="16"/>
              </w:rPr>
              <w:t>)</w:t>
            </w:r>
          </w:p>
          <w:p w14:paraId="580392B8" w14:textId="08754AFE" w:rsidR="00FA7058" w:rsidRDefault="00FA7058" w:rsidP="00FA705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="008B000D">
              <w:rPr>
                <w:b/>
                <w:i/>
                <w:sz w:val="16"/>
                <w:szCs w:val="16"/>
              </w:rPr>
              <w:t>PIN</w:t>
            </w:r>
          </w:p>
          <w:p w14:paraId="1C208EE3" w14:textId="4411B93C" w:rsidR="00FA7058" w:rsidRPr="00BC38D3" w:rsidRDefault="00FA7058" w:rsidP="00FA705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="008B000D">
              <w:rPr>
                <w:i/>
                <w:sz w:val="16"/>
                <w:szCs w:val="16"/>
              </w:rPr>
              <w:t>PIN</w:t>
            </w:r>
          </w:p>
          <w:p w14:paraId="1D3AC61A" w14:textId="4118E017" w:rsidR="00696672" w:rsidRPr="00696672" w:rsidRDefault="00FA7058" w:rsidP="00696672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</w:t>
            </w:r>
            <w:r w:rsidR="008B000D">
              <w:rPr>
                <w:i/>
                <w:sz w:val="16"/>
                <w:szCs w:val="16"/>
              </w:rPr>
              <w:t>3</w:t>
            </w:r>
            <w:r>
              <w:rPr>
                <w:i/>
                <w:sz w:val="16"/>
                <w:szCs w:val="16"/>
              </w:rPr>
              <w:t xml:space="preserve">: </w:t>
            </w:r>
            <w:r w:rsidRPr="00D929DF">
              <w:rPr>
                <w:i/>
                <w:sz w:val="16"/>
                <w:szCs w:val="16"/>
              </w:rPr>
              <w:t>CT</w:t>
            </w:r>
            <w:r w:rsidR="008B000D"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="008B000D">
              <w:rPr>
                <w:i/>
                <w:sz w:val="16"/>
                <w:szCs w:val="16"/>
              </w:rPr>
              <w:t>PIN</w:t>
            </w:r>
          </w:p>
          <w:p w14:paraId="38316BFB" w14:textId="2D6D408A" w:rsidR="008B000D" w:rsidRPr="00696672" w:rsidRDefault="008B000D" w:rsidP="008B000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PIN</w:t>
            </w:r>
          </w:p>
          <w:p w14:paraId="02D8F549" w14:textId="77777777" w:rsidR="008B000D" w:rsidRDefault="008B000D" w:rsidP="008B000D">
            <w:pPr>
              <w:spacing w:after="120"/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</w:p>
          <w:p w14:paraId="50751EF5" w14:textId="6E991C20" w:rsidR="008B000D" w:rsidRPr="008B000D" w:rsidRDefault="008B000D" w:rsidP="008B000D">
            <w:pPr>
              <w:spacing w:after="120"/>
              <w:ind w:left="3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PINAPP </w:t>
            </w:r>
            <w:r w:rsidRPr="008B000D">
              <w:rPr>
                <w:i/>
                <w:sz w:val="16"/>
                <w:szCs w:val="16"/>
              </w:rPr>
              <w:t>(Application layer support for Personal IoT Network)</w:t>
            </w:r>
            <w:r w:rsidRPr="008B000D">
              <w:rPr>
                <w:b/>
                <w:i/>
                <w:sz w:val="16"/>
                <w:szCs w:val="16"/>
              </w:rPr>
              <w:t xml:space="preserve"> </w:t>
            </w:r>
          </w:p>
          <w:p w14:paraId="4B96B784" w14:textId="77777777" w:rsidR="00FA7058" w:rsidRDefault="00FA7058" w:rsidP="00696672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8B000D">
              <w:rPr>
                <w:b/>
                <w:i/>
                <w:sz w:val="16"/>
                <w:szCs w:val="16"/>
              </w:rPr>
              <w:t>SA</w:t>
            </w:r>
            <w:r w:rsidR="008B000D" w:rsidRPr="008B000D">
              <w:rPr>
                <w:b/>
                <w:i/>
                <w:sz w:val="16"/>
                <w:szCs w:val="16"/>
              </w:rPr>
              <w:t>6</w:t>
            </w:r>
            <w:r w:rsidRPr="008B000D">
              <w:rPr>
                <w:b/>
                <w:i/>
                <w:sz w:val="16"/>
                <w:szCs w:val="16"/>
              </w:rPr>
              <w:t>:</w:t>
            </w:r>
            <w:r w:rsidRPr="002D56AF">
              <w:rPr>
                <w:i/>
                <w:sz w:val="16"/>
                <w:szCs w:val="16"/>
              </w:rPr>
              <w:t xml:space="preserve"> </w:t>
            </w:r>
            <w:r w:rsidR="008B000D"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="008B000D">
              <w:rPr>
                <w:b/>
                <w:i/>
                <w:sz w:val="16"/>
                <w:szCs w:val="16"/>
              </w:rPr>
              <w:t>PINAPP</w:t>
            </w:r>
          </w:p>
          <w:p w14:paraId="0AB01CE5" w14:textId="0B068E81" w:rsidR="008B000D" w:rsidRPr="00696672" w:rsidRDefault="008B000D" w:rsidP="008B000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CT1: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PINAPP</w:t>
            </w:r>
          </w:p>
          <w:p w14:paraId="0CF1DC66" w14:textId="3FC76831" w:rsidR="008B000D" w:rsidRPr="008B000D" w:rsidRDefault="008B000D" w:rsidP="008B000D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PINAPP</w:t>
            </w:r>
          </w:p>
        </w:tc>
        <w:tc>
          <w:tcPr>
            <w:tcW w:w="2268" w:type="dxa"/>
          </w:tcPr>
          <w:p w14:paraId="67D555FD" w14:textId="53249518" w:rsidR="000A2334" w:rsidRDefault="000A2334" w:rsidP="000A2334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22.101 for this WI.</w:t>
            </w:r>
          </w:p>
          <w:p w14:paraId="35A0DE44" w14:textId="7E50B707" w:rsidR="00FA7058" w:rsidRDefault="000A2334" w:rsidP="000A2334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related CRs to see if they have been addressed in Stage 2 work.</w:t>
            </w:r>
          </w:p>
        </w:tc>
      </w:tr>
      <w:tr w:rsidR="00AE4802" w:rsidRPr="003A005B" w14:paraId="4F27E9A6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08D78981" w14:textId="77777777" w:rsidR="00E61A50" w:rsidRDefault="00E61A50" w:rsidP="00FA7058">
            <w:pPr>
              <w:spacing w:after="0"/>
              <w:rPr>
                <w:sz w:val="16"/>
                <w:szCs w:val="16"/>
              </w:rPr>
            </w:pPr>
            <w:r w:rsidRPr="00EB3054">
              <w:rPr>
                <w:b w:val="0"/>
                <w:bCs w:val="0"/>
                <w:sz w:val="16"/>
                <w:szCs w:val="16"/>
              </w:rPr>
              <w:t>0541R1</w:t>
            </w:r>
          </w:p>
          <w:p w14:paraId="33F29C62" w14:textId="33BD8657" w:rsidR="00AE4802" w:rsidRDefault="00AE14D0" w:rsidP="00FA7058">
            <w:pPr>
              <w:spacing w:after="0"/>
              <w:rPr>
                <w:bCs w:val="0"/>
                <w:sz w:val="16"/>
                <w:szCs w:val="16"/>
              </w:rPr>
            </w:pPr>
            <w:r w:rsidRPr="00AE14D0">
              <w:rPr>
                <w:b w:val="0"/>
                <w:sz w:val="16"/>
                <w:szCs w:val="16"/>
              </w:rPr>
              <w:t>0542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0A5DB3D8" w14:textId="0BF694C0" w:rsidR="00AE14D0" w:rsidRDefault="00AE14D0" w:rsidP="00AE14D0">
            <w:pPr>
              <w:spacing w:after="0"/>
              <w:rPr>
                <w:bCs w:val="0"/>
                <w:sz w:val="16"/>
                <w:szCs w:val="16"/>
              </w:rPr>
            </w:pPr>
            <w:r w:rsidRPr="00AE14D0">
              <w:rPr>
                <w:b w:val="0"/>
                <w:sz w:val="16"/>
                <w:szCs w:val="16"/>
              </w:rPr>
              <w:t>054</w:t>
            </w:r>
            <w:r>
              <w:rPr>
                <w:b w:val="0"/>
                <w:sz w:val="16"/>
                <w:szCs w:val="16"/>
              </w:rPr>
              <w:t>3R1</w:t>
            </w:r>
          </w:p>
          <w:p w14:paraId="0DB54459" w14:textId="23BCBD07" w:rsidR="00AE14D0" w:rsidRDefault="00AE14D0" w:rsidP="00AE14D0">
            <w:pPr>
              <w:spacing w:after="0"/>
              <w:rPr>
                <w:bCs w:val="0"/>
                <w:sz w:val="16"/>
                <w:szCs w:val="16"/>
              </w:rPr>
            </w:pPr>
            <w:r w:rsidRPr="00AE14D0">
              <w:rPr>
                <w:b w:val="0"/>
                <w:sz w:val="16"/>
                <w:szCs w:val="16"/>
              </w:rPr>
              <w:t>054</w:t>
            </w:r>
            <w:r>
              <w:rPr>
                <w:b w:val="0"/>
                <w:sz w:val="16"/>
                <w:szCs w:val="16"/>
              </w:rPr>
              <w:t>4R1</w:t>
            </w:r>
          </w:p>
          <w:p w14:paraId="0F9E3B9F" w14:textId="77777777" w:rsidR="00AE14D0" w:rsidRDefault="00AE14D0" w:rsidP="00FA7058">
            <w:pPr>
              <w:spacing w:after="0"/>
              <w:rPr>
                <w:bCs w:val="0"/>
                <w:sz w:val="16"/>
                <w:szCs w:val="16"/>
              </w:rPr>
            </w:pPr>
          </w:p>
          <w:p w14:paraId="503A8F01" w14:textId="5E6DC385" w:rsidR="00AE14D0" w:rsidRDefault="00AE14D0" w:rsidP="00FA7058">
            <w:pPr>
              <w:spacing w:after="0"/>
              <w:rPr>
                <w:b w:val="0"/>
                <w:sz w:val="16"/>
                <w:szCs w:val="16"/>
              </w:rPr>
            </w:pPr>
          </w:p>
        </w:tc>
        <w:tc>
          <w:tcPr>
            <w:tcW w:w="1849" w:type="dxa"/>
          </w:tcPr>
          <w:p w14:paraId="718CFEAA" w14:textId="667FAA33" w:rsidR="00AE4802" w:rsidRPr="00FA7058" w:rsidRDefault="00AE14D0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AE14D0">
              <w:rPr>
                <w:b/>
                <w:i/>
                <w:sz w:val="16"/>
                <w:szCs w:val="16"/>
              </w:rPr>
              <w:t xml:space="preserve">EXPOSE </w:t>
            </w:r>
            <w:r w:rsidRPr="00AE14D0">
              <w:rPr>
                <w:i/>
                <w:sz w:val="16"/>
                <w:szCs w:val="16"/>
              </w:rPr>
              <w:t>(Service exposure interfaces for industry)</w:t>
            </w:r>
          </w:p>
        </w:tc>
        <w:tc>
          <w:tcPr>
            <w:tcW w:w="1559" w:type="dxa"/>
          </w:tcPr>
          <w:p w14:paraId="1303DD41" w14:textId="77777777" w:rsidR="00AE4802" w:rsidRDefault="00AE14D0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6.23</w:t>
            </w:r>
          </w:p>
          <w:p w14:paraId="4912AFC6" w14:textId="0D977AA2" w:rsidR="00AE14D0" w:rsidRPr="00FA7058" w:rsidRDefault="00AE14D0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AE14D0">
              <w:rPr>
                <w:sz w:val="16"/>
                <w:szCs w:val="16"/>
              </w:rPr>
              <w:t>6.27.2</w:t>
            </w:r>
          </w:p>
        </w:tc>
        <w:tc>
          <w:tcPr>
            <w:tcW w:w="3544" w:type="dxa"/>
          </w:tcPr>
          <w:p w14:paraId="0CFCCA79" w14:textId="77777777" w:rsidR="00AE4802" w:rsidRDefault="00AE14D0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AE14D0">
              <w:rPr>
                <w:b/>
                <w:i/>
                <w:sz w:val="16"/>
                <w:szCs w:val="16"/>
              </w:rPr>
              <w:t>GMEC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AE14D0">
              <w:rPr>
                <w:i/>
                <w:sz w:val="16"/>
                <w:szCs w:val="16"/>
              </w:rPr>
              <w:t>Generic group management, exposure and communication enhancements</w:t>
            </w:r>
            <w:r>
              <w:rPr>
                <w:i/>
                <w:sz w:val="16"/>
                <w:szCs w:val="16"/>
              </w:rPr>
              <w:t>)</w:t>
            </w:r>
          </w:p>
          <w:p w14:paraId="464A291E" w14:textId="718AFC31" w:rsidR="00AE14D0" w:rsidRDefault="00AE14D0" w:rsidP="00AE14D0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Pr="00AE14D0">
              <w:rPr>
                <w:b/>
                <w:i/>
                <w:sz w:val="16"/>
                <w:szCs w:val="16"/>
              </w:rPr>
              <w:t>GMEC</w:t>
            </w:r>
          </w:p>
          <w:p w14:paraId="63FCD4FD" w14:textId="77777777" w:rsidR="00AE14D0" w:rsidRPr="00AE14D0" w:rsidRDefault="00AE14D0" w:rsidP="00FA705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 xml:space="preserve">GMEC </w:t>
            </w:r>
          </w:p>
          <w:p w14:paraId="4C93C6BE" w14:textId="77777777" w:rsidR="00AE14D0" w:rsidRPr="00AE14D0" w:rsidRDefault="00AE14D0" w:rsidP="00FA705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>GMEC</w:t>
            </w:r>
          </w:p>
          <w:p w14:paraId="6CEE2E0C" w14:textId="1F8677E7" w:rsidR="00AE14D0" w:rsidRPr="00AE14D0" w:rsidRDefault="00AE14D0" w:rsidP="00FA7058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>GMEC</w:t>
            </w:r>
          </w:p>
        </w:tc>
        <w:tc>
          <w:tcPr>
            <w:tcW w:w="2268" w:type="dxa"/>
          </w:tcPr>
          <w:p w14:paraId="08696A83" w14:textId="56512014" w:rsidR="00AE4802" w:rsidRDefault="00AE14D0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all the related CRs to see if they have been addressed in Stage 2 work.</w:t>
            </w:r>
          </w:p>
        </w:tc>
      </w:tr>
      <w:tr w:rsidR="007D440E" w:rsidRPr="003A005B" w14:paraId="04C0BA15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1500A8FD" w14:textId="77777777" w:rsidR="007D440E" w:rsidRDefault="00ED7647" w:rsidP="00FA7058">
            <w:pPr>
              <w:spacing w:after="0"/>
              <w:rPr>
                <w:sz w:val="16"/>
                <w:szCs w:val="16"/>
              </w:rPr>
            </w:pPr>
            <w:r w:rsidRPr="00ED7647">
              <w:rPr>
                <w:b w:val="0"/>
                <w:bCs w:val="0"/>
                <w:sz w:val="16"/>
                <w:szCs w:val="16"/>
              </w:rPr>
              <w:t>0547</w:t>
            </w:r>
            <w:r>
              <w:rPr>
                <w:b w:val="0"/>
                <w:bCs w:val="0"/>
                <w:sz w:val="16"/>
                <w:szCs w:val="16"/>
              </w:rPr>
              <w:t>R1</w:t>
            </w:r>
          </w:p>
          <w:p w14:paraId="27A1D737" w14:textId="77777777" w:rsidR="00ED7647" w:rsidRDefault="00ED7647" w:rsidP="00FA7058">
            <w:pPr>
              <w:spacing w:after="0"/>
              <w:rPr>
                <w:sz w:val="16"/>
                <w:szCs w:val="16"/>
              </w:rPr>
            </w:pPr>
            <w:r w:rsidRPr="00ED7647">
              <w:rPr>
                <w:b w:val="0"/>
                <w:bCs w:val="0"/>
                <w:sz w:val="16"/>
                <w:szCs w:val="16"/>
              </w:rPr>
              <w:t>05</w:t>
            </w:r>
            <w:r>
              <w:rPr>
                <w:b w:val="0"/>
                <w:bCs w:val="0"/>
                <w:sz w:val="16"/>
                <w:szCs w:val="16"/>
              </w:rPr>
              <w:t>50R1</w:t>
            </w:r>
          </w:p>
          <w:p w14:paraId="199C6EC9" w14:textId="660D8332" w:rsidR="00ED7647" w:rsidRDefault="00ED7647" w:rsidP="00FA7058">
            <w:pPr>
              <w:spacing w:after="0"/>
              <w:rPr>
                <w:sz w:val="16"/>
                <w:szCs w:val="16"/>
              </w:rPr>
            </w:pPr>
            <w:r>
              <w:rPr>
                <w:b w:val="0"/>
                <w:bCs w:val="0"/>
                <w:sz w:val="16"/>
                <w:szCs w:val="16"/>
              </w:rPr>
              <w:t>0565</w:t>
            </w:r>
          </w:p>
          <w:p w14:paraId="2F6F0329" w14:textId="5AFE4CD0" w:rsidR="00ED7647" w:rsidRDefault="00ED7647" w:rsidP="00FA7058">
            <w:pPr>
              <w:spacing w:after="0"/>
              <w:rPr>
                <w:bCs w:val="0"/>
                <w:sz w:val="16"/>
                <w:szCs w:val="16"/>
              </w:rPr>
            </w:pPr>
            <w:r w:rsidRPr="00ED7647">
              <w:rPr>
                <w:b w:val="0"/>
                <w:sz w:val="16"/>
                <w:szCs w:val="16"/>
              </w:rPr>
              <w:t>0577R2</w:t>
            </w:r>
          </w:p>
          <w:p w14:paraId="68D5BD0C" w14:textId="1BA28E5A" w:rsidR="0022365D" w:rsidRPr="00ED7647" w:rsidRDefault="0022365D" w:rsidP="00FA7058">
            <w:pPr>
              <w:spacing w:after="0"/>
              <w:rPr>
                <w:b w:val="0"/>
                <w:sz w:val="16"/>
                <w:szCs w:val="16"/>
              </w:rPr>
            </w:pPr>
            <w:r w:rsidRPr="0022365D">
              <w:rPr>
                <w:b w:val="0"/>
                <w:sz w:val="16"/>
                <w:szCs w:val="16"/>
              </w:rPr>
              <w:t>0590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23BFFFE1" w14:textId="2F9C48AA" w:rsidR="00ED7647" w:rsidRPr="00EB3054" w:rsidRDefault="00ED7647" w:rsidP="00FA7058">
            <w:pPr>
              <w:spacing w:after="0"/>
              <w:rPr>
                <w:b w:val="0"/>
                <w:bCs w:val="0"/>
                <w:sz w:val="16"/>
                <w:szCs w:val="16"/>
              </w:rPr>
            </w:pPr>
          </w:p>
        </w:tc>
        <w:tc>
          <w:tcPr>
            <w:tcW w:w="1849" w:type="dxa"/>
          </w:tcPr>
          <w:p w14:paraId="17C81C87" w14:textId="2673F504" w:rsidR="007D440E" w:rsidRPr="00ED7647" w:rsidRDefault="00ED7647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SEI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ED7647">
              <w:rPr>
                <w:i/>
                <w:sz w:val="16"/>
                <w:szCs w:val="16"/>
              </w:rPr>
              <w:t>Smart Energy and Infrastructure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05920B94" w14:textId="45B88C58" w:rsidR="00ED7647" w:rsidRDefault="00ED7647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D7647">
              <w:rPr>
                <w:sz w:val="16"/>
                <w:szCs w:val="16"/>
              </w:rPr>
              <w:t>6.10.2</w:t>
            </w:r>
          </w:p>
          <w:p w14:paraId="53ECF744" w14:textId="44D6C9BD" w:rsidR="00ED7647" w:rsidRDefault="00ED7647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D7647">
              <w:rPr>
                <w:sz w:val="16"/>
                <w:szCs w:val="16"/>
              </w:rPr>
              <w:t>6.13.2</w:t>
            </w:r>
          </w:p>
          <w:p w14:paraId="350DFF63" w14:textId="77777777" w:rsidR="00ED7647" w:rsidRDefault="00ED7647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D7647">
              <w:rPr>
                <w:sz w:val="16"/>
                <w:szCs w:val="16"/>
              </w:rPr>
              <w:t>6.14.2</w:t>
            </w:r>
          </w:p>
          <w:p w14:paraId="4295EED3" w14:textId="77777777" w:rsidR="00ED7647" w:rsidRDefault="00ED7647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D7647">
              <w:rPr>
                <w:sz w:val="16"/>
                <w:szCs w:val="16"/>
              </w:rPr>
              <w:t>6.23.2</w:t>
            </w:r>
          </w:p>
          <w:p w14:paraId="003B7A30" w14:textId="77777777" w:rsidR="007D440E" w:rsidRDefault="00ED7647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D7647">
              <w:rPr>
                <w:sz w:val="16"/>
                <w:szCs w:val="16"/>
              </w:rPr>
              <w:t>6.26.2.3</w:t>
            </w:r>
          </w:p>
          <w:p w14:paraId="040FD1B4" w14:textId="2A484DE2" w:rsidR="00ED7647" w:rsidRDefault="00ED7647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D7647">
              <w:rPr>
                <w:sz w:val="16"/>
                <w:szCs w:val="16"/>
              </w:rPr>
              <w:t>6.28</w:t>
            </w:r>
          </w:p>
          <w:p w14:paraId="642A8912" w14:textId="77777777" w:rsidR="009C130A" w:rsidRDefault="009C130A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C130A">
              <w:rPr>
                <w:sz w:val="16"/>
                <w:szCs w:val="16"/>
              </w:rPr>
              <w:t>7.2.2</w:t>
            </w:r>
          </w:p>
          <w:p w14:paraId="3351078F" w14:textId="0C2E3817" w:rsidR="00ED7647" w:rsidRDefault="00ED7647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8.9</w:t>
            </w:r>
          </w:p>
          <w:p w14:paraId="0244A5B7" w14:textId="7A35DD31" w:rsidR="009C130A" w:rsidRDefault="009C130A" w:rsidP="009C130A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C130A">
              <w:rPr>
                <w:sz w:val="16"/>
                <w:szCs w:val="16"/>
              </w:rPr>
              <w:t>D.4</w:t>
            </w:r>
          </w:p>
          <w:p w14:paraId="72FB2CF3" w14:textId="54CC2A2A" w:rsidR="009C130A" w:rsidRDefault="009C130A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25BD8010" w14:textId="77777777" w:rsidR="00174665" w:rsidRDefault="00174665" w:rsidP="00174665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AE14D0">
              <w:rPr>
                <w:b/>
                <w:i/>
                <w:sz w:val="16"/>
                <w:szCs w:val="16"/>
              </w:rPr>
              <w:t>GMEC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AE14D0">
              <w:rPr>
                <w:i/>
                <w:sz w:val="16"/>
                <w:szCs w:val="16"/>
              </w:rPr>
              <w:t>Generic group management, exposure and communication enhancements</w:t>
            </w:r>
            <w:r>
              <w:rPr>
                <w:i/>
                <w:sz w:val="16"/>
                <w:szCs w:val="16"/>
              </w:rPr>
              <w:t>)</w:t>
            </w:r>
          </w:p>
          <w:p w14:paraId="71E6B89B" w14:textId="77777777" w:rsidR="00174665" w:rsidRDefault="00174665" w:rsidP="00174665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Pr="00AE14D0">
              <w:rPr>
                <w:b/>
                <w:i/>
                <w:sz w:val="16"/>
                <w:szCs w:val="16"/>
              </w:rPr>
              <w:t>GMEC</w:t>
            </w:r>
          </w:p>
          <w:p w14:paraId="3B45077F" w14:textId="77777777" w:rsidR="00174665" w:rsidRPr="00AE14D0" w:rsidRDefault="00174665" w:rsidP="00174665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 xml:space="preserve">GMEC </w:t>
            </w:r>
          </w:p>
          <w:p w14:paraId="0EAAC630" w14:textId="77777777" w:rsidR="007D2486" w:rsidRPr="007D2486" w:rsidRDefault="00174665" w:rsidP="007D2486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>GMEC</w:t>
            </w:r>
          </w:p>
          <w:p w14:paraId="28F8522D" w14:textId="6AF9DD46" w:rsidR="007D440E" w:rsidRPr="00AE14D0" w:rsidRDefault="00174665" w:rsidP="007D2486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AE14D0">
              <w:rPr>
                <w:i/>
                <w:sz w:val="16"/>
                <w:szCs w:val="16"/>
              </w:rPr>
              <w:t>GMEC</w:t>
            </w:r>
          </w:p>
        </w:tc>
        <w:tc>
          <w:tcPr>
            <w:tcW w:w="2268" w:type="dxa"/>
          </w:tcPr>
          <w:p w14:paraId="27203378" w14:textId="77777777" w:rsidR="000A2334" w:rsidRDefault="000A2334" w:rsidP="000A2334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are CRs to TS 22.104 for this WI.</w:t>
            </w:r>
          </w:p>
          <w:p w14:paraId="59755167" w14:textId="19633D44" w:rsidR="007D440E" w:rsidRDefault="000A2334" w:rsidP="000A2334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related CRs to see if they have been addressed in Stage 2 work.</w:t>
            </w:r>
          </w:p>
        </w:tc>
      </w:tr>
      <w:tr w:rsidR="009C130A" w:rsidRPr="003A005B" w14:paraId="3F428DC4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2A3C30DF" w14:textId="2265A701" w:rsidR="009C130A" w:rsidRPr="009C130A" w:rsidRDefault="009C130A" w:rsidP="00FA7058">
            <w:pPr>
              <w:spacing w:after="0"/>
              <w:rPr>
                <w:b w:val="0"/>
                <w:sz w:val="16"/>
                <w:szCs w:val="16"/>
              </w:rPr>
            </w:pPr>
            <w:r w:rsidRPr="009C130A">
              <w:rPr>
                <w:b w:val="0"/>
                <w:sz w:val="16"/>
                <w:szCs w:val="16"/>
              </w:rPr>
              <w:t>0549R1</w:t>
            </w:r>
          </w:p>
        </w:tc>
        <w:tc>
          <w:tcPr>
            <w:tcW w:w="1849" w:type="dxa"/>
          </w:tcPr>
          <w:p w14:paraId="622BABEF" w14:textId="506750E9" w:rsidR="009C130A" w:rsidRDefault="009C130A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proofErr w:type="spellStart"/>
            <w:r w:rsidRPr="009C130A">
              <w:rPr>
                <w:b/>
                <w:i/>
                <w:sz w:val="16"/>
                <w:szCs w:val="16"/>
              </w:rPr>
              <w:t>eMMTEL</w:t>
            </w:r>
            <w:proofErr w:type="spellEnd"/>
            <w:r w:rsidRPr="009C130A">
              <w:rPr>
                <w:b/>
                <w:i/>
                <w:sz w:val="16"/>
                <w:szCs w:val="16"/>
              </w:rPr>
              <w:t xml:space="preserve"> </w:t>
            </w:r>
            <w:r w:rsidRPr="009C130A">
              <w:rPr>
                <w:i/>
                <w:sz w:val="16"/>
                <w:szCs w:val="16"/>
              </w:rPr>
              <w:t>(Evolution of IMS Multimedia Telephony Service)</w:t>
            </w:r>
          </w:p>
        </w:tc>
        <w:tc>
          <w:tcPr>
            <w:tcW w:w="1559" w:type="dxa"/>
          </w:tcPr>
          <w:p w14:paraId="5E7653AF" w14:textId="77777777" w:rsidR="009C130A" w:rsidRDefault="009C130A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C130A">
              <w:rPr>
                <w:sz w:val="16"/>
                <w:szCs w:val="16"/>
              </w:rPr>
              <w:t>2</w:t>
            </w:r>
          </w:p>
          <w:p w14:paraId="1F11B1D9" w14:textId="77777777" w:rsidR="009C130A" w:rsidRDefault="009C130A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C130A">
              <w:rPr>
                <w:sz w:val="16"/>
                <w:szCs w:val="16"/>
              </w:rPr>
              <w:t>3.2</w:t>
            </w:r>
          </w:p>
          <w:p w14:paraId="406FD042" w14:textId="07B5EF67" w:rsidR="009C130A" w:rsidRPr="00ED7647" w:rsidRDefault="009C130A" w:rsidP="00FA7058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9C130A">
              <w:rPr>
                <w:sz w:val="16"/>
                <w:szCs w:val="16"/>
              </w:rPr>
              <w:t>6.3</w:t>
            </w:r>
            <w:r>
              <w:rPr>
                <w:sz w:val="16"/>
                <w:szCs w:val="16"/>
              </w:rPr>
              <w:t>9</w:t>
            </w:r>
            <w:r w:rsidRPr="009C130A">
              <w:rPr>
                <w:sz w:val="16"/>
                <w:szCs w:val="16"/>
              </w:rPr>
              <w:t xml:space="preserve"> (new)</w:t>
            </w:r>
          </w:p>
        </w:tc>
        <w:tc>
          <w:tcPr>
            <w:tcW w:w="3544" w:type="dxa"/>
          </w:tcPr>
          <w:p w14:paraId="5DBB1035" w14:textId="5F11DD22" w:rsidR="009C130A" w:rsidRDefault="009C130A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9C130A">
              <w:rPr>
                <w:b/>
                <w:i/>
                <w:sz w:val="16"/>
                <w:szCs w:val="16"/>
              </w:rPr>
              <w:t>NG_RTC</w:t>
            </w:r>
            <w:r>
              <w:rPr>
                <w:i/>
                <w:sz w:val="16"/>
                <w:szCs w:val="16"/>
              </w:rPr>
              <w:t xml:space="preserve"> (</w:t>
            </w:r>
            <w:r w:rsidRPr="009C130A">
              <w:rPr>
                <w:i/>
                <w:sz w:val="16"/>
                <w:szCs w:val="16"/>
              </w:rPr>
              <w:t xml:space="preserve">System architecture for Next Generation Real </w:t>
            </w:r>
            <w:r w:rsidR="00B859D5">
              <w:rPr>
                <w:i/>
                <w:sz w:val="16"/>
                <w:szCs w:val="16"/>
              </w:rPr>
              <w:t>T</w:t>
            </w:r>
            <w:r w:rsidRPr="009C130A">
              <w:rPr>
                <w:i/>
                <w:sz w:val="16"/>
                <w:szCs w:val="16"/>
              </w:rPr>
              <w:t>ime Communication services</w:t>
            </w:r>
            <w:r>
              <w:rPr>
                <w:i/>
                <w:sz w:val="16"/>
                <w:szCs w:val="16"/>
              </w:rPr>
              <w:t>)</w:t>
            </w:r>
          </w:p>
          <w:p w14:paraId="4EA68468" w14:textId="3389AF33" w:rsidR="009C130A" w:rsidRDefault="009C130A" w:rsidP="009C130A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Pr="009C130A">
              <w:rPr>
                <w:b/>
                <w:i/>
                <w:sz w:val="16"/>
                <w:szCs w:val="16"/>
              </w:rPr>
              <w:t>NG_RTC</w:t>
            </w:r>
          </w:p>
          <w:p w14:paraId="653273CE" w14:textId="4B2F67CD" w:rsidR="009C130A" w:rsidRPr="00AE14D0" w:rsidRDefault="009C130A" w:rsidP="009C130A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9C130A">
              <w:rPr>
                <w:i/>
                <w:sz w:val="16"/>
                <w:szCs w:val="16"/>
              </w:rPr>
              <w:t>NG_RTC</w:t>
            </w:r>
            <w:r w:rsidRPr="00AE14D0">
              <w:rPr>
                <w:i/>
                <w:sz w:val="16"/>
                <w:szCs w:val="16"/>
              </w:rPr>
              <w:t xml:space="preserve"> </w:t>
            </w:r>
          </w:p>
          <w:p w14:paraId="3792C199" w14:textId="77777777" w:rsidR="009C130A" w:rsidRPr="009C130A" w:rsidRDefault="009C130A" w:rsidP="009C130A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9C130A">
              <w:rPr>
                <w:i/>
                <w:sz w:val="16"/>
                <w:szCs w:val="16"/>
              </w:rPr>
              <w:t>NG_RTC</w:t>
            </w:r>
          </w:p>
          <w:p w14:paraId="1C95450D" w14:textId="599EE361" w:rsidR="009C130A" w:rsidRPr="009C130A" w:rsidRDefault="009C130A" w:rsidP="009C130A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9C130A">
              <w:rPr>
                <w:i/>
                <w:sz w:val="16"/>
                <w:szCs w:val="16"/>
              </w:rPr>
              <w:t>NG_RTC</w:t>
            </w:r>
          </w:p>
        </w:tc>
        <w:tc>
          <w:tcPr>
            <w:tcW w:w="2268" w:type="dxa"/>
          </w:tcPr>
          <w:p w14:paraId="2586CBBB" w14:textId="30E78949" w:rsidR="009C130A" w:rsidRDefault="009C130A" w:rsidP="00FA7058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CR0549R1 to see if they have been addressed in Stage 2 work.</w:t>
            </w:r>
          </w:p>
        </w:tc>
      </w:tr>
      <w:tr w:rsidR="004B7627" w:rsidRPr="003A005B" w14:paraId="2FC9E129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1A4255E2" w14:textId="64DEE1B1" w:rsidR="004B7627" w:rsidRDefault="004B7627" w:rsidP="004B7627">
            <w:pPr>
              <w:spacing w:after="0"/>
              <w:rPr>
                <w:sz w:val="16"/>
                <w:szCs w:val="16"/>
              </w:rPr>
            </w:pPr>
            <w:r w:rsidRPr="00ED7647">
              <w:rPr>
                <w:b w:val="0"/>
                <w:bCs w:val="0"/>
                <w:sz w:val="16"/>
                <w:szCs w:val="16"/>
              </w:rPr>
              <w:lastRenderedPageBreak/>
              <w:t>05</w:t>
            </w:r>
            <w:r>
              <w:rPr>
                <w:b w:val="0"/>
                <w:bCs w:val="0"/>
                <w:sz w:val="16"/>
                <w:szCs w:val="16"/>
              </w:rPr>
              <w:t>51R1</w:t>
            </w:r>
          </w:p>
          <w:p w14:paraId="7DE575CC" w14:textId="6DDD75D5" w:rsidR="004B7627" w:rsidRDefault="004B7627" w:rsidP="004B7627">
            <w:pPr>
              <w:spacing w:after="0"/>
              <w:rPr>
                <w:sz w:val="16"/>
                <w:szCs w:val="16"/>
              </w:rPr>
            </w:pPr>
            <w:r w:rsidRPr="00ED7647">
              <w:rPr>
                <w:b w:val="0"/>
                <w:bCs w:val="0"/>
                <w:sz w:val="16"/>
                <w:szCs w:val="16"/>
              </w:rPr>
              <w:t>05</w:t>
            </w:r>
            <w:r>
              <w:rPr>
                <w:b w:val="0"/>
                <w:bCs w:val="0"/>
                <w:sz w:val="16"/>
                <w:szCs w:val="16"/>
              </w:rPr>
              <w:t>52R1</w:t>
            </w:r>
          </w:p>
          <w:p w14:paraId="66E503E0" w14:textId="58D9E3AA" w:rsidR="004B7627" w:rsidRDefault="004B7627" w:rsidP="004B7627">
            <w:pPr>
              <w:spacing w:after="0"/>
              <w:rPr>
                <w:sz w:val="16"/>
                <w:szCs w:val="16"/>
              </w:rPr>
            </w:pPr>
            <w:r w:rsidRPr="004B7627">
              <w:rPr>
                <w:b w:val="0"/>
                <w:bCs w:val="0"/>
                <w:sz w:val="16"/>
                <w:szCs w:val="16"/>
              </w:rPr>
              <w:t>0583</w:t>
            </w:r>
            <w:r>
              <w:rPr>
                <w:b w:val="0"/>
                <w:bCs w:val="0"/>
                <w:sz w:val="16"/>
                <w:szCs w:val="16"/>
              </w:rPr>
              <w:t>R1</w:t>
            </w:r>
          </w:p>
          <w:p w14:paraId="7AD29072" w14:textId="3340EBD5" w:rsidR="004B7627" w:rsidRDefault="004B7627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4B7627">
              <w:rPr>
                <w:b w:val="0"/>
                <w:sz w:val="16"/>
                <w:szCs w:val="16"/>
              </w:rPr>
              <w:t>0597</w:t>
            </w:r>
            <w:r w:rsidRPr="00ED7647">
              <w:rPr>
                <w:b w:val="0"/>
                <w:sz w:val="16"/>
                <w:szCs w:val="16"/>
              </w:rPr>
              <w:t>R</w:t>
            </w:r>
            <w:r>
              <w:rPr>
                <w:b w:val="0"/>
                <w:sz w:val="16"/>
                <w:szCs w:val="16"/>
              </w:rPr>
              <w:t>1</w:t>
            </w:r>
          </w:p>
          <w:p w14:paraId="7AFC7114" w14:textId="3942D699" w:rsidR="004B7627" w:rsidRDefault="004B7627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22365D">
              <w:rPr>
                <w:b w:val="0"/>
                <w:sz w:val="16"/>
                <w:szCs w:val="16"/>
              </w:rPr>
              <w:t>059</w:t>
            </w:r>
            <w:r>
              <w:rPr>
                <w:b w:val="0"/>
                <w:sz w:val="16"/>
                <w:szCs w:val="16"/>
              </w:rPr>
              <w:t>8R1</w:t>
            </w:r>
          </w:p>
          <w:p w14:paraId="542F6E58" w14:textId="09A20109" w:rsidR="004B7627" w:rsidRDefault="004B7627" w:rsidP="004B7627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0629R1</w:t>
            </w:r>
          </w:p>
          <w:p w14:paraId="270E5B49" w14:textId="21FA0AC0" w:rsidR="00464EF1" w:rsidRDefault="00464EF1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464EF1">
              <w:rPr>
                <w:b w:val="0"/>
                <w:sz w:val="16"/>
                <w:szCs w:val="16"/>
              </w:rPr>
              <w:t>0633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107B1D54" w14:textId="0F44FBBA" w:rsidR="00464EF1" w:rsidRDefault="00464EF1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464EF1">
              <w:rPr>
                <w:b w:val="0"/>
                <w:sz w:val="16"/>
                <w:szCs w:val="16"/>
              </w:rPr>
              <w:t>0634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6479C27E" w14:textId="2B2302E3" w:rsidR="00464EF1" w:rsidRDefault="00464EF1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464EF1">
              <w:rPr>
                <w:b w:val="0"/>
                <w:sz w:val="16"/>
                <w:szCs w:val="16"/>
              </w:rPr>
              <w:t>0675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79329AA0" w14:textId="20DD59B1" w:rsidR="00464EF1" w:rsidRPr="00ED7647" w:rsidRDefault="00464EF1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464EF1">
              <w:rPr>
                <w:b w:val="0"/>
                <w:sz w:val="16"/>
                <w:szCs w:val="16"/>
              </w:rPr>
              <w:t>0686</w:t>
            </w:r>
            <w:r>
              <w:rPr>
                <w:b w:val="0"/>
                <w:sz w:val="16"/>
                <w:szCs w:val="16"/>
              </w:rPr>
              <w:t>R2</w:t>
            </w:r>
          </w:p>
          <w:p w14:paraId="793CB5A9" w14:textId="77777777" w:rsidR="004B7627" w:rsidRPr="009C130A" w:rsidRDefault="004B7627" w:rsidP="004B7627">
            <w:pPr>
              <w:spacing w:after="0"/>
              <w:rPr>
                <w:b w:val="0"/>
                <w:sz w:val="16"/>
                <w:szCs w:val="16"/>
              </w:rPr>
            </w:pPr>
          </w:p>
        </w:tc>
        <w:tc>
          <w:tcPr>
            <w:tcW w:w="1849" w:type="dxa"/>
          </w:tcPr>
          <w:p w14:paraId="2911FD85" w14:textId="4543E6EE" w:rsidR="004B7627" w:rsidRPr="009C130A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4B7627">
              <w:rPr>
                <w:b/>
                <w:i/>
                <w:sz w:val="16"/>
                <w:szCs w:val="16"/>
              </w:rPr>
              <w:t xml:space="preserve">AIML_MT_Ph2 </w:t>
            </w:r>
            <w:r w:rsidRPr="004B7627">
              <w:rPr>
                <w:i/>
                <w:sz w:val="16"/>
                <w:szCs w:val="16"/>
              </w:rPr>
              <w:t>(AI/ML Model Transfer Phase 2)</w:t>
            </w:r>
          </w:p>
        </w:tc>
        <w:tc>
          <w:tcPr>
            <w:tcW w:w="1559" w:type="dxa"/>
          </w:tcPr>
          <w:p w14:paraId="6E05FC95" w14:textId="77777777" w:rsidR="004B7627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  <w:p w14:paraId="0DE29CC5" w14:textId="6CE0255B" w:rsidR="004B7627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  <w:p w14:paraId="3F88D9B6" w14:textId="4CC3C829" w:rsidR="004B7627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B7627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40</w:t>
            </w:r>
            <w:r w:rsidRPr="004B7627">
              <w:rPr>
                <w:sz w:val="16"/>
                <w:szCs w:val="16"/>
              </w:rPr>
              <w:t xml:space="preserve"> (new)</w:t>
            </w:r>
          </w:p>
          <w:p w14:paraId="1A9B7D05" w14:textId="77777777" w:rsidR="004B7627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B7627">
              <w:rPr>
                <w:sz w:val="16"/>
                <w:szCs w:val="16"/>
              </w:rPr>
              <w:t>7.10 (new)</w:t>
            </w:r>
          </w:p>
          <w:p w14:paraId="3237AB2A" w14:textId="3BC615E5" w:rsidR="004B7627" w:rsidRPr="009C130A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544" w:type="dxa"/>
          </w:tcPr>
          <w:p w14:paraId="1DCF2162" w14:textId="77777777" w:rsidR="004B7627" w:rsidRDefault="00372545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proofErr w:type="spellStart"/>
            <w:r w:rsidRPr="00372545">
              <w:rPr>
                <w:b/>
                <w:i/>
                <w:sz w:val="16"/>
                <w:szCs w:val="16"/>
              </w:rPr>
              <w:t>AIMLsys</w:t>
            </w:r>
            <w:proofErr w:type="spellEnd"/>
            <w:r>
              <w:rPr>
                <w:b/>
                <w:i/>
                <w:sz w:val="16"/>
                <w:szCs w:val="16"/>
              </w:rPr>
              <w:t xml:space="preserve"> </w:t>
            </w:r>
            <w:r w:rsidRPr="00372545">
              <w:rPr>
                <w:i/>
                <w:sz w:val="16"/>
                <w:szCs w:val="16"/>
              </w:rPr>
              <w:t>(Artificial Intelligence (AI)/Machine Learning (ML))</w:t>
            </w:r>
          </w:p>
          <w:p w14:paraId="6637B14A" w14:textId="192D336B" w:rsidR="00372545" w:rsidRDefault="00372545" w:rsidP="00372545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Pr="00372545">
              <w:rPr>
                <w:b/>
                <w:i/>
                <w:sz w:val="16"/>
                <w:szCs w:val="16"/>
              </w:rPr>
              <w:t>AIML</w:t>
            </w:r>
          </w:p>
          <w:p w14:paraId="748D5291" w14:textId="78C7C5AC" w:rsidR="00372545" w:rsidRPr="00AE14D0" w:rsidRDefault="00372545" w:rsidP="00372545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CT3: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372545">
              <w:rPr>
                <w:i/>
                <w:sz w:val="16"/>
                <w:szCs w:val="16"/>
              </w:rPr>
              <w:t>AIML</w:t>
            </w:r>
          </w:p>
          <w:p w14:paraId="1CAE278D" w14:textId="59E5888A" w:rsidR="00372545" w:rsidRPr="00372545" w:rsidRDefault="00372545" w:rsidP="00372545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372545">
              <w:rPr>
                <w:i/>
                <w:sz w:val="16"/>
                <w:szCs w:val="16"/>
              </w:rPr>
              <w:t>AIML</w:t>
            </w:r>
          </w:p>
        </w:tc>
        <w:tc>
          <w:tcPr>
            <w:tcW w:w="2268" w:type="dxa"/>
          </w:tcPr>
          <w:p w14:paraId="60301606" w14:textId="6169C52B" w:rsidR="004B7627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all the related CRs to see if they have been addressed in Stage 2 work.</w:t>
            </w:r>
          </w:p>
        </w:tc>
      </w:tr>
      <w:tr w:rsidR="0007095C" w:rsidRPr="003A005B" w14:paraId="133FEC0D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922183A" w14:textId="77777777" w:rsidR="0007095C" w:rsidRDefault="0007095C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07095C">
              <w:rPr>
                <w:b w:val="0"/>
                <w:sz w:val="16"/>
                <w:szCs w:val="16"/>
              </w:rPr>
              <w:t>0560R1</w:t>
            </w:r>
          </w:p>
          <w:p w14:paraId="5B16108A" w14:textId="77777777" w:rsidR="0007095C" w:rsidRDefault="0007095C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07095C">
              <w:rPr>
                <w:b w:val="0"/>
                <w:sz w:val="16"/>
                <w:szCs w:val="16"/>
              </w:rPr>
              <w:t>0588</w:t>
            </w:r>
          </w:p>
          <w:p w14:paraId="7B34DEDC" w14:textId="77777777" w:rsidR="0007095C" w:rsidRDefault="0007095C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07095C">
              <w:rPr>
                <w:b w:val="0"/>
                <w:sz w:val="16"/>
                <w:szCs w:val="16"/>
              </w:rPr>
              <w:t>0614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3F124CA7" w14:textId="77777777" w:rsidR="0007095C" w:rsidRDefault="0007095C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07095C">
              <w:rPr>
                <w:b w:val="0"/>
                <w:sz w:val="16"/>
                <w:szCs w:val="16"/>
              </w:rPr>
              <w:t>0627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6181D28C" w14:textId="77777777" w:rsidR="0007095C" w:rsidRDefault="0007095C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07095C">
              <w:rPr>
                <w:b w:val="0"/>
                <w:sz w:val="16"/>
                <w:szCs w:val="16"/>
              </w:rPr>
              <w:t>0630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3B949F13" w14:textId="77777777" w:rsidR="0007095C" w:rsidRDefault="0007095C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07095C">
              <w:rPr>
                <w:b w:val="0"/>
                <w:sz w:val="16"/>
                <w:szCs w:val="16"/>
              </w:rPr>
              <w:t>0664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0F08C94F" w14:textId="5CF6D183" w:rsidR="0007095C" w:rsidRPr="0007095C" w:rsidRDefault="0007095C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07095C">
              <w:rPr>
                <w:b w:val="0"/>
                <w:sz w:val="16"/>
                <w:szCs w:val="16"/>
              </w:rPr>
              <w:t>0673</w:t>
            </w:r>
            <w:r>
              <w:rPr>
                <w:b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5F1F904C" w14:textId="4BAED50B" w:rsidR="0007095C" w:rsidRPr="0007095C" w:rsidRDefault="0007095C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PALS </w:t>
            </w:r>
            <w:r>
              <w:rPr>
                <w:i/>
                <w:sz w:val="16"/>
                <w:szCs w:val="16"/>
              </w:rPr>
              <w:t>(</w:t>
            </w:r>
            <w:r w:rsidRPr="0007095C">
              <w:rPr>
                <w:i/>
                <w:sz w:val="16"/>
                <w:szCs w:val="16"/>
              </w:rPr>
              <w:t>5G Networks Providing Access to Localized Services</w:t>
            </w:r>
            <w:r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23C8667E" w14:textId="72DE74D2" w:rsidR="0007095C" w:rsidRDefault="0007095C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6.41 (new)</w:t>
            </w:r>
          </w:p>
          <w:p w14:paraId="5B34845D" w14:textId="71D8876B" w:rsidR="0007095C" w:rsidRDefault="0007095C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07095C">
              <w:rPr>
                <w:sz w:val="16"/>
                <w:szCs w:val="16"/>
              </w:rPr>
              <w:t>Annex H</w:t>
            </w:r>
            <w:r>
              <w:rPr>
                <w:sz w:val="16"/>
                <w:szCs w:val="16"/>
              </w:rPr>
              <w:t xml:space="preserve"> (new)</w:t>
            </w:r>
          </w:p>
          <w:p w14:paraId="2B42583A" w14:textId="77777777" w:rsidR="0007095C" w:rsidRDefault="0007095C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  <w:p w14:paraId="58EFA114" w14:textId="41744002" w:rsidR="0007095C" w:rsidRDefault="0007095C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4E6EE8C6" w14:textId="77777777" w:rsidR="0007095C" w:rsidRDefault="003E3D4F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E3D4F">
              <w:rPr>
                <w:b/>
                <w:i/>
                <w:sz w:val="16"/>
                <w:szCs w:val="16"/>
              </w:rPr>
              <w:t>eNPN_Ph2</w:t>
            </w:r>
            <w:r>
              <w:rPr>
                <w:b/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>(</w:t>
            </w:r>
            <w:r w:rsidRPr="003E3D4F">
              <w:rPr>
                <w:i/>
                <w:sz w:val="16"/>
                <w:szCs w:val="16"/>
              </w:rPr>
              <w:t>Non-Public Networks Phase 2</w:t>
            </w:r>
            <w:r>
              <w:rPr>
                <w:i/>
                <w:sz w:val="16"/>
                <w:szCs w:val="16"/>
              </w:rPr>
              <w:t>)</w:t>
            </w:r>
          </w:p>
          <w:p w14:paraId="037D8F6A" w14:textId="53FF985C" w:rsidR="003E3D4F" w:rsidRDefault="003E3D4F" w:rsidP="003E3D4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 w:rsidRPr="003E3D4F">
              <w:rPr>
                <w:b/>
                <w:i/>
                <w:sz w:val="16"/>
                <w:szCs w:val="16"/>
              </w:rPr>
              <w:t>eNPN_Ph2</w:t>
            </w:r>
          </w:p>
          <w:p w14:paraId="0F84F0D8" w14:textId="0543BA64" w:rsidR="003E3D4F" w:rsidRPr="003E3D4F" w:rsidRDefault="003E3D4F" w:rsidP="003E3D4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3E3D4F">
              <w:rPr>
                <w:i/>
                <w:sz w:val="16"/>
                <w:szCs w:val="16"/>
              </w:rPr>
              <w:t>SA3: Security aspects of support of Non-Public Networks phase 2</w:t>
            </w:r>
          </w:p>
          <w:p w14:paraId="02F39460" w14:textId="6E06FE79" w:rsidR="003E3D4F" w:rsidRPr="00AE14D0" w:rsidRDefault="003E3D4F" w:rsidP="003E3D4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3E3D4F">
              <w:rPr>
                <w:i/>
                <w:sz w:val="16"/>
                <w:szCs w:val="16"/>
              </w:rPr>
              <w:t>eNPN_Ph2</w:t>
            </w:r>
          </w:p>
          <w:p w14:paraId="0176E687" w14:textId="31CE54EC" w:rsidR="003E3D4F" w:rsidRPr="003E3D4F" w:rsidRDefault="003E3D4F" w:rsidP="003E3D4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CT3: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3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 w:rsidRPr="003E3D4F">
              <w:rPr>
                <w:i/>
                <w:sz w:val="16"/>
                <w:szCs w:val="16"/>
              </w:rPr>
              <w:t>eNPN_Ph2</w:t>
            </w:r>
          </w:p>
          <w:p w14:paraId="7C036490" w14:textId="461F36AF" w:rsidR="003E3D4F" w:rsidRPr="003E3D4F" w:rsidRDefault="003E3D4F" w:rsidP="003E3D4F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3E3D4F">
              <w:rPr>
                <w:i/>
                <w:sz w:val="16"/>
                <w:szCs w:val="16"/>
              </w:rPr>
              <w:t>CT4: CT4 aspects of eNPN_Ph2</w:t>
            </w:r>
          </w:p>
        </w:tc>
        <w:tc>
          <w:tcPr>
            <w:tcW w:w="2268" w:type="dxa"/>
          </w:tcPr>
          <w:p w14:paraId="2935E286" w14:textId="00969FB5" w:rsidR="0007095C" w:rsidRDefault="003E3D4F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all the related CRs to see if they have been addressed in Stage 2 work.</w:t>
            </w:r>
          </w:p>
        </w:tc>
      </w:tr>
      <w:tr w:rsidR="0043370C" w:rsidRPr="003A005B" w14:paraId="5FA1FF3F" w14:textId="77777777" w:rsidTr="00B45D40">
        <w:trPr>
          <w:trHeight w:val="8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9607508" w14:textId="77777777" w:rsidR="0043370C" w:rsidRDefault="0043370C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43370C">
              <w:rPr>
                <w:b w:val="0"/>
                <w:sz w:val="16"/>
                <w:szCs w:val="16"/>
              </w:rPr>
              <w:t>0568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261056EF" w14:textId="755D1680" w:rsidR="00817BD6" w:rsidRPr="0007095C" w:rsidRDefault="00817BD6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817BD6">
              <w:rPr>
                <w:b w:val="0"/>
                <w:sz w:val="16"/>
                <w:szCs w:val="16"/>
              </w:rPr>
              <w:t>0619</w:t>
            </w:r>
          </w:p>
        </w:tc>
        <w:tc>
          <w:tcPr>
            <w:tcW w:w="1849" w:type="dxa"/>
          </w:tcPr>
          <w:p w14:paraId="5BE3C958" w14:textId="3AE9F62F" w:rsidR="0043370C" w:rsidRDefault="0043370C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VMR </w:t>
            </w:r>
            <w:r w:rsidRPr="0043370C">
              <w:rPr>
                <w:i/>
                <w:sz w:val="16"/>
                <w:szCs w:val="16"/>
              </w:rPr>
              <w:t>(</w:t>
            </w:r>
            <w:r w:rsidR="00817BD6" w:rsidRPr="00817BD6">
              <w:rPr>
                <w:i/>
                <w:sz w:val="16"/>
                <w:szCs w:val="16"/>
              </w:rPr>
              <w:t>Vehicle-Mounted Relays</w:t>
            </w:r>
            <w:r w:rsidRPr="0043370C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6300ED29" w14:textId="2AD8FFAD" w:rsidR="0043370C" w:rsidRDefault="0043370C" w:rsidP="0043370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6.42 (new)</w:t>
            </w:r>
          </w:p>
          <w:p w14:paraId="4CB0097D" w14:textId="77777777" w:rsidR="0043370C" w:rsidRDefault="0043370C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2C2EDB0C" w14:textId="1ABC5782" w:rsidR="00817BD6" w:rsidRDefault="00817BD6" w:rsidP="00817BD6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>
              <w:rPr>
                <w:b/>
                <w:i/>
                <w:sz w:val="16"/>
                <w:szCs w:val="16"/>
              </w:rPr>
              <w:t>VMR</w:t>
            </w:r>
          </w:p>
          <w:p w14:paraId="1C9638DF" w14:textId="2350689A" w:rsidR="00817BD6" w:rsidRPr="00AE14D0" w:rsidRDefault="00817BD6" w:rsidP="00817BD6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CT1: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VMR</w:t>
            </w:r>
            <w:r w:rsidRPr="00AE14D0">
              <w:rPr>
                <w:i/>
                <w:sz w:val="16"/>
                <w:szCs w:val="16"/>
              </w:rPr>
              <w:t xml:space="preserve"> </w:t>
            </w:r>
          </w:p>
          <w:p w14:paraId="1868D60E" w14:textId="268DB8E3" w:rsidR="0043370C" w:rsidRPr="00B45D40" w:rsidRDefault="00817BD6" w:rsidP="004B7627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VMR</w:t>
            </w:r>
          </w:p>
        </w:tc>
        <w:tc>
          <w:tcPr>
            <w:tcW w:w="2268" w:type="dxa"/>
          </w:tcPr>
          <w:p w14:paraId="08E8A22B" w14:textId="1B4F43F7" w:rsidR="0043370C" w:rsidRDefault="00817BD6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all the related CRs to see if they have been addressed in Stage 2 work.</w:t>
            </w:r>
          </w:p>
        </w:tc>
      </w:tr>
      <w:tr w:rsidR="007325C3" w:rsidRPr="003A005B" w14:paraId="19C5A41A" w14:textId="77777777" w:rsidTr="005616CA">
        <w:trPr>
          <w:trHeight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625C942" w14:textId="4E042D1A" w:rsidR="007325C3" w:rsidRPr="007325C3" w:rsidRDefault="007325C3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7325C3">
              <w:rPr>
                <w:b w:val="0"/>
                <w:sz w:val="16"/>
                <w:szCs w:val="16"/>
              </w:rPr>
              <w:t>0611R2</w:t>
            </w:r>
          </w:p>
        </w:tc>
        <w:tc>
          <w:tcPr>
            <w:tcW w:w="1849" w:type="dxa"/>
          </w:tcPr>
          <w:p w14:paraId="22A6EA88" w14:textId="1DE8CAD9" w:rsidR="007325C3" w:rsidRDefault="007325C3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TACMM </w:t>
            </w:r>
            <w:r w:rsidRPr="007325C3">
              <w:rPr>
                <w:i/>
                <w:sz w:val="16"/>
                <w:szCs w:val="16"/>
              </w:rPr>
              <w:t>(Tactile and multi-modality communication services)</w:t>
            </w:r>
          </w:p>
        </w:tc>
        <w:tc>
          <w:tcPr>
            <w:tcW w:w="1559" w:type="dxa"/>
          </w:tcPr>
          <w:p w14:paraId="36DA0A12" w14:textId="77777777" w:rsidR="007325C3" w:rsidRDefault="007325C3" w:rsidP="0043370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25C3">
              <w:rPr>
                <w:sz w:val="16"/>
                <w:szCs w:val="16"/>
              </w:rPr>
              <w:t>2</w:t>
            </w:r>
          </w:p>
          <w:p w14:paraId="4602F866" w14:textId="77777777" w:rsidR="007325C3" w:rsidRDefault="007325C3" w:rsidP="0043370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25C3">
              <w:rPr>
                <w:sz w:val="16"/>
                <w:szCs w:val="16"/>
              </w:rPr>
              <w:t>3.1</w:t>
            </w:r>
          </w:p>
          <w:p w14:paraId="458F8175" w14:textId="77777777" w:rsidR="007325C3" w:rsidRDefault="007325C3" w:rsidP="0043370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25C3">
              <w:rPr>
                <w:sz w:val="16"/>
                <w:szCs w:val="16"/>
              </w:rPr>
              <w:t>6.43 (new)</w:t>
            </w:r>
          </w:p>
          <w:p w14:paraId="78801920" w14:textId="4470FD79" w:rsidR="007325C3" w:rsidRDefault="007325C3" w:rsidP="0043370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25C3">
              <w:rPr>
                <w:sz w:val="16"/>
                <w:szCs w:val="16"/>
              </w:rPr>
              <w:t>7.1</w:t>
            </w:r>
            <w:r>
              <w:rPr>
                <w:sz w:val="16"/>
                <w:szCs w:val="16"/>
              </w:rPr>
              <w:t>1</w:t>
            </w:r>
            <w:r w:rsidRPr="007325C3">
              <w:rPr>
                <w:sz w:val="16"/>
                <w:szCs w:val="16"/>
              </w:rPr>
              <w:t xml:space="preserve"> (new)</w:t>
            </w:r>
          </w:p>
        </w:tc>
        <w:tc>
          <w:tcPr>
            <w:tcW w:w="3544" w:type="dxa"/>
          </w:tcPr>
          <w:p w14:paraId="5EBBDA77" w14:textId="77777777" w:rsidR="007325C3" w:rsidRDefault="007325C3" w:rsidP="007325C3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  <w:r w:rsidRPr="007325C3">
              <w:rPr>
                <w:b/>
                <w:i/>
                <w:sz w:val="16"/>
                <w:szCs w:val="16"/>
              </w:rPr>
              <w:t>XRM</w:t>
            </w:r>
            <w:r>
              <w:rPr>
                <w:i/>
                <w:sz w:val="16"/>
                <w:szCs w:val="16"/>
              </w:rPr>
              <w:t xml:space="preserve"> </w:t>
            </w:r>
            <w:r w:rsidRPr="007325C3">
              <w:rPr>
                <w:i/>
                <w:sz w:val="16"/>
                <w:szCs w:val="16"/>
              </w:rPr>
              <w:t>(Architecture Enhancements for XR (Extended Reality) and media service)</w:t>
            </w:r>
          </w:p>
          <w:p w14:paraId="67B8E484" w14:textId="55A5EB53" w:rsidR="007325C3" w:rsidRDefault="007325C3" w:rsidP="007325C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SA2: </w:t>
            </w:r>
            <w:r w:rsidRPr="00232597">
              <w:rPr>
                <w:b/>
                <w:i/>
                <w:sz w:val="16"/>
                <w:szCs w:val="16"/>
              </w:rPr>
              <w:t xml:space="preserve">Stage 2 of </w:t>
            </w:r>
            <w:r>
              <w:rPr>
                <w:b/>
                <w:i/>
                <w:sz w:val="16"/>
                <w:szCs w:val="16"/>
              </w:rPr>
              <w:t>XRM</w:t>
            </w:r>
          </w:p>
          <w:p w14:paraId="3B237B43" w14:textId="4F89432E" w:rsidR="007325C3" w:rsidRPr="00AE14D0" w:rsidRDefault="007325C3" w:rsidP="007325C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CT3:</w:t>
            </w:r>
            <w:r w:rsidRPr="00BC38D3">
              <w:rPr>
                <w:i/>
                <w:sz w:val="16"/>
                <w:szCs w:val="16"/>
              </w:rPr>
              <w:t xml:space="preserve">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1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XRM</w:t>
            </w:r>
            <w:r w:rsidRPr="00AE14D0">
              <w:rPr>
                <w:i/>
                <w:sz w:val="16"/>
                <w:szCs w:val="16"/>
              </w:rPr>
              <w:t xml:space="preserve"> </w:t>
            </w:r>
          </w:p>
          <w:p w14:paraId="6550E9E4" w14:textId="5E5521E4" w:rsidR="007325C3" w:rsidRPr="007325C3" w:rsidRDefault="007325C3" w:rsidP="007325C3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CT4: </w:t>
            </w:r>
            <w:r w:rsidRPr="00D929DF">
              <w:rPr>
                <w:i/>
                <w:sz w:val="16"/>
                <w:szCs w:val="16"/>
              </w:rPr>
              <w:t>CT</w:t>
            </w:r>
            <w:r>
              <w:rPr>
                <w:i/>
                <w:sz w:val="16"/>
                <w:szCs w:val="16"/>
              </w:rPr>
              <w:t>4</w:t>
            </w:r>
            <w:r w:rsidRPr="00D929DF">
              <w:rPr>
                <w:i/>
                <w:sz w:val="16"/>
                <w:szCs w:val="16"/>
              </w:rPr>
              <w:t xml:space="preserve"> aspects of </w:t>
            </w:r>
            <w:r>
              <w:rPr>
                <w:i/>
                <w:sz w:val="16"/>
                <w:szCs w:val="16"/>
              </w:rPr>
              <w:t>XRM</w:t>
            </w:r>
          </w:p>
        </w:tc>
        <w:tc>
          <w:tcPr>
            <w:tcW w:w="2268" w:type="dxa"/>
          </w:tcPr>
          <w:p w14:paraId="6C29C709" w14:textId="7105AF80" w:rsidR="007325C3" w:rsidRDefault="007325C3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all the related CRs to see if they have been addressed in Stage 2 work.</w:t>
            </w:r>
          </w:p>
        </w:tc>
      </w:tr>
      <w:tr w:rsidR="007035DC" w:rsidRPr="003A005B" w14:paraId="5FE12A4A" w14:textId="77777777" w:rsidTr="00B45D40">
        <w:trPr>
          <w:trHeight w:val="8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375647B" w14:textId="6118DAC9" w:rsidR="007035DC" w:rsidRPr="007325C3" w:rsidRDefault="007035DC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7035DC">
              <w:rPr>
                <w:b w:val="0"/>
                <w:sz w:val="16"/>
                <w:szCs w:val="16"/>
              </w:rPr>
              <w:t>0727</w:t>
            </w:r>
            <w:r>
              <w:rPr>
                <w:b w:val="0"/>
                <w:sz w:val="16"/>
                <w:szCs w:val="16"/>
              </w:rPr>
              <w:t>R2</w:t>
            </w:r>
          </w:p>
        </w:tc>
        <w:tc>
          <w:tcPr>
            <w:tcW w:w="1849" w:type="dxa"/>
          </w:tcPr>
          <w:p w14:paraId="799CB851" w14:textId="6EED2E3A" w:rsidR="007035DC" w:rsidRDefault="007035DC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Roaming5G </w:t>
            </w:r>
            <w:r w:rsidRPr="007035DC">
              <w:rPr>
                <w:i/>
                <w:sz w:val="16"/>
                <w:szCs w:val="16"/>
              </w:rPr>
              <w:t>(Modified PRINS for roaming service providers in 5G)</w:t>
            </w:r>
          </w:p>
        </w:tc>
        <w:tc>
          <w:tcPr>
            <w:tcW w:w="1559" w:type="dxa"/>
          </w:tcPr>
          <w:p w14:paraId="0E260F36" w14:textId="6FFF5601" w:rsidR="007035DC" w:rsidRDefault="007035DC" w:rsidP="007035D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25C3">
              <w:rPr>
                <w:sz w:val="16"/>
                <w:szCs w:val="16"/>
              </w:rPr>
              <w:t>6.4</w:t>
            </w:r>
            <w:r>
              <w:rPr>
                <w:sz w:val="16"/>
                <w:szCs w:val="16"/>
              </w:rPr>
              <w:t>4</w:t>
            </w:r>
            <w:r w:rsidRPr="007325C3">
              <w:rPr>
                <w:sz w:val="16"/>
                <w:szCs w:val="16"/>
              </w:rPr>
              <w:t xml:space="preserve"> (new)</w:t>
            </w:r>
          </w:p>
          <w:p w14:paraId="0C580286" w14:textId="77777777" w:rsidR="007035DC" w:rsidRPr="007325C3" w:rsidRDefault="007035DC" w:rsidP="0043370C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44" w:type="dxa"/>
          </w:tcPr>
          <w:p w14:paraId="53F9112B" w14:textId="12A820A6" w:rsidR="007035DC" w:rsidRDefault="007035DC" w:rsidP="007035DC">
            <w:pPr>
              <w:pStyle w:val="ListParagraph"/>
              <w:numPr>
                <w:ilvl w:val="0"/>
                <w:numId w:val="5"/>
              </w:numPr>
              <w:spacing w:after="120"/>
              <w:ind w:left="322" w:hanging="28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SA3: </w:t>
            </w:r>
            <w:r w:rsidRPr="007035DC">
              <w:rPr>
                <w:b/>
                <w:i/>
                <w:sz w:val="16"/>
                <w:szCs w:val="16"/>
              </w:rPr>
              <w:t>Stage 3 of Roaming5G</w:t>
            </w:r>
          </w:p>
          <w:p w14:paraId="27659557" w14:textId="4ACA750B" w:rsidR="007035DC" w:rsidRPr="007325C3" w:rsidRDefault="007035DC" w:rsidP="007325C3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2268" w:type="dxa"/>
          </w:tcPr>
          <w:p w14:paraId="7F1EE918" w14:textId="4959AD75" w:rsidR="007035DC" w:rsidRDefault="007035DC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Suggest to check the content of all the related CRs to see if they have been addressed in Stage </w:t>
            </w:r>
            <w:r w:rsidR="00B45D40">
              <w:rPr>
                <w:sz w:val="16"/>
                <w:szCs w:val="16"/>
              </w:rPr>
              <w:t xml:space="preserve">3 </w:t>
            </w:r>
            <w:r>
              <w:rPr>
                <w:sz w:val="16"/>
                <w:szCs w:val="16"/>
              </w:rPr>
              <w:t>work.</w:t>
            </w:r>
          </w:p>
        </w:tc>
      </w:tr>
      <w:tr w:rsidR="004B7627" w:rsidRPr="003A005B" w14:paraId="76CBE4F3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23EDD9DE" w14:textId="48246EBF" w:rsidR="004B7627" w:rsidRPr="003A005B" w:rsidRDefault="004B7627" w:rsidP="004B7627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Incoming LS related </w:t>
            </w:r>
          </w:p>
        </w:tc>
      </w:tr>
      <w:tr w:rsidR="004B7627" w:rsidRPr="003A005B" w14:paraId="7BDB34F9" w14:textId="0943673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5C13ABA" w14:textId="77777777" w:rsidR="004B7627" w:rsidRDefault="004B7627" w:rsidP="004B7627">
            <w:pPr>
              <w:spacing w:after="0"/>
              <w:rPr>
                <w:bCs w:val="0"/>
                <w:sz w:val="16"/>
                <w:szCs w:val="16"/>
              </w:rPr>
            </w:pPr>
            <w:r w:rsidRPr="00385A0D">
              <w:rPr>
                <w:b w:val="0"/>
                <w:sz w:val="16"/>
                <w:szCs w:val="16"/>
              </w:rPr>
              <w:t>0489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41AD08F3" w14:textId="31BEB13D" w:rsidR="004B7627" w:rsidRPr="00385A0D" w:rsidRDefault="004B7627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403A5F">
              <w:rPr>
                <w:b w:val="0"/>
                <w:sz w:val="16"/>
                <w:szCs w:val="16"/>
              </w:rPr>
              <w:t>0559</w:t>
            </w:r>
            <w:r>
              <w:rPr>
                <w:b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20AE2FE6" w14:textId="65435E70" w:rsidR="004B7627" w:rsidRPr="003A005B" w:rsidRDefault="004B7627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-</w:t>
            </w:r>
          </w:p>
        </w:tc>
        <w:tc>
          <w:tcPr>
            <w:tcW w:w="1559" w:type="dxa"/>
          </w:tcPr>
          <w:p w14:paraId="7F09700B" w14:textId="67295FE3" w:rsidR="004B7627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3A5F">
              <w:rPr>
                <w:sz w:val="16"/>
                <w:szCs w:val="16"/>
              </w:rPr>
              <w:t>6.30.2</w:t>
            </w:r>
          </w:p>
        </w:tc>
        <w:tc>
          <w:tcPr>
            <w:tcW w:w="3544" w:type="dxa"/>
          </w:tcPr>
          <w:p w14:paraId="7BFCEE95" w14:textId="77777777" w:rsidR="004B7627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3A5F">
              <w:rPr>
                <w:sz w:val="16"/>
                <w:szCs w:val="16"/>
              </w:rPr>
              <w:t>C1-204941</w:t>
            </w:r>
            <w:r>
              <w:rPr>
                <w:sz w:val="16"/>
                <w:szCs w:val="16"/>
              </w:rPr>
              <w:t xml:space="preserve"> / </w:t>
            </w:r>
            <w:r w:rsidRPr="00403A5F">
              <w:rPr>
                <w:sz w:val="16"/>
                <w:szCs w:val="16"/>
              </w:rPr>
              <w:t>S1-204274</w:t>
            </w:r>
          </w:p>
          <w:p w14:paraId="006C4724" w14:textId="51902708" w:rsidR="004B7627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3A5F">
              <w:rPr>
                <w:sz w:val="16"/>
                <w:szCs w:val="16"/>
              </w:rPr>
              <w:t>5GJA#17 Doc 111r2</w:t>
            </w:r>
            <w:r>
              <w:rPr>
                <w:sz w:val="16"/>
                <w:szCs w:val="16"/>
              </w:rPr>
              <w:t xml:space="preserve"> </w:t>
            </w:r>
            <w:r w:rsidRPr="00403A5F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 xml:space="preserve"> </w:t>
            </w:r>
            <w:r w:rsidRPr="00403A5F">
              <w:rPr>
                <w:sz w:val="16"/>
                <w:szCs w:val="16"/>
              </w:rPr>
              <w:t>S1-213181</w:t>
            </w:r>
          </w:p>
        </w:tc>
        <w:tc>
          <w:tcPr>
            <w:tcW w:w="2268" w:type="dxa"/>
          </w:tcPr>
          <w:p w14:paraId="79DB60A6" w14:textId="7C83D400" w:rsidR="004B7627" w:rsidRPr="005748D1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further clean-up is necessary.</w:t>
            </w:r>
          </w:p>
        </w:tc>
      </w:tr>
      <w:tr w:rsidR="004B7627" w:rsidRPr="003A005B" w14:paraId="34F9C9C9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CC26CE5" w14:textId="5C80C137" w:rsidR="004B7627" w:rsidRPr="00385A0D" w:rsidRDefault="004B7627" w:rsidP="004B7627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0628R1</w:t>
            </w:r>
          </w:p>
        </w:tc>
        <w:tc>
          <w:tcPr>
            <w:tcW w:w="1849" w:type="dxa"/>
          </w:tcPr>
          <w:p w14:paraId="49D88E4B" w14:textId="652823C9" w:rsidR="004B7627" w:rsidRDefault="004B7627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 xml:space="preserve">TEI16, </w:t>
            </w:r>
            <w:proofErr w:type="spellStart"/>
            <w:r>
              <w:rPr>
                <w:b/>
                <w:i/>
                <w:sz w:val="16"/>
                <w:szCs w:val="16"/>
              </w:rPr>
              <w:t>eCAV</w:t>
            </w:r>
            <w:proofErr w:type="spellEnd"/>
          </w:p>
        </w:tc>
        <w:tc>
          <w:tcPr>
            <w:tcW w:w="1559" w:type="dxa"/>
          </w:tcPr>
          <w:p w14:paraId="13D7ABE4" w14:textId="75BCBF68" w:rsidR="004B7627" w:rsidRPr="00403A5F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  <w:tc>
          <w:tcPr>
            <w:tcW w:w="3544" w:type="dxa"/>
          </w:tcPr>
          <w:p w14:paraId="53E9F8BB" w14:textId="41C85FF4" w:rsidR="004B7627" w:rsidRPr="00403A5F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EB3054">
              <w:rPr>
                <w:sz w:val="16"/>
                <w:szCs w:val="16"/>
              </w:rPr>
              <w:t>C1-215137</w:t>
            </w:r>
            <w:r>
              <w:rPr>
                <w:sz w:val="16"/>
                <w:szCs w:val="16"/>
              </w:rPr>
              <w:t xml:space="preserve"> / </w:t>
            </w:r>
            <w:r w:rsidRPr="00EB3054">
              <w:rPr>
                <w:sz w:val="16"/>
                <w:szCs w:val="16"/>
              </w:rPr>
              <w:t>S1-214175</w:t>
            </w:r>
          </w:p>
        </w:tc>
        <w:tc>
          <w:tcPr>
            <w:tcW w:w="2268" w:type="dxa"/>
          </w:tcPr>
          <w:p w14:paraId="51F812E5" w14:textId="7C104280" w:rsidR="004B7627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further clean-up is necessary.</w:t>
            </w:r>
          </w:p>
        </w:tc>
      </w:tr>
      <w:tr w:rsidR="00110752" w:rsidRPr="003A005B" w14:paraId="21E0B137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4373D7E6" w14:textId="25247C8C" w:rsidR="00110752" w:rsidRDefault="00110752" w:rsidP="004B7627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0636</w:t>
            </w:r>
          </w:p>
        </w:tc>
        <w:tc>
          <w:tcPr>
            <w:tcW w:w="1849" w:type="dxa"/>
          </w:tcPr>
          <w:p w14:paraId="4E2E6D38" w14:textId="02834898" w:rsidR="00110752" w:rsidRDefault="00110752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110752">
              <w:rPr>
                <w:b/>
                <w:i/>
                <w:sz w:val="16"/>
                <w:szCs w:val="16"/>
              </w:rPr>
              <w:t>TEI17</w:t>
            </w:r>
          </w:p>
        </w:tc>
        <w:tc>
          <w:tcPr>
            <w:tcW w:w="1559" w:type="dxa"/>
          </w:tcPr>
          <w:p w14:paraId="38D0A996" w14:textId="77777777" w:rsidR="00110752" w:rsidRDefault="00110752" w:rsidP="0011075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10752">
              <w:rPr>
                <w:sz w:val="16"/>
                <w:szCs w:val="16"/>
              </w:rPr>
              <w:t>6.30.1</w:t>
            </w:r>
          </w:p>
          <w:p w14:paraId="6620CEF0" w14:textId="3806A3FA" w:rsidR="00110752" w:rsidRDefault="00110752" w:rsidP="0011075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10752">
              <w:rPr>
                <w:sz w:val="16"/>
                <w:szCs w:val="16"/>
              </w:rPr>
              <w:t>6.30.2</w:t>
            </w:r>
          </w:p>
        </w:tc>
        <w:tc>
          <w:tcPr>
            <w:tcW w:w="3544" w:type="dxa"/>
          </w:tcPr>
          <w:p w14:paraId="13AFC5FA" w14:textId="1D8530FB" w:rsidR="00110752" w:rsidRPr="00EB3054" w:rsidRDefault="00110752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10752">
              <w:rPr>
                <w:sz w:val="16"/>
                <w:szCs w:val="16"/>
              </w:rPr>
              <w:t>C1-217163</w:t>
            </w:r>
            <w:r>
              <w:rPr>
                <w:sz w:val="16"/>
                <w:szCs w:val="16"/>
              </w:rPr>
              <w:t xml:space="preserve"> / </w:t>
            </w:r>
            <w:r w:rsidRPr="00110752">
              <w:rPr>
                <w:sz w:val="16"/>
                <w:szCs w:val="16"/>
              </w:rPr>
              <w:t>S1-220046</w:t>
            </w:r>
          </w:p>
        </w:tc>
        <w:tc>
          <w:tcPr>
            <w:tcW w:w="2268" w:type="dxa"/>
          </w:tcPr>
          <w:p w14:paraId="594AB3CD" w14:textId="4EEEA12A" w:rsidR="00110752" w:rsidRDefault="008356CB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further clean-up is necessary.</w:t>
            </w:r>
          </w:p>
        </w:tc>
      </w:tr>
      <w:tr w:rsidR="004B7627" w:rsidRPr="003A005B" w14:paraId="5C5641E2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06AE0082" w14:textId="60019AC0" w:rsidR="004B7627" w:rsidRPr="003A005B" w:rsidRDefault="004B7627" w:rsidP="004B7627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Minor modifications to the existing requirements </w:t>
            </w:r>
          </w:p>
        </w:tc>
      </w:tr>
      <w:tr w:rsidR="004B7627" w:rsidRPr="003A005B" w14:paraId="598691A4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8039B2F" w14:textId="08F1DCD3" w:rsidR="004B7627" w:rsidRPr="00385A0D" w:rsidRDefault="004B7627" w:rsidP="004B7627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0500R1</w:t>
            </w:r>
          </w:p>
        </w:tc>
        <w:tc>
          <w:tcPr>
            <w:tcW w:w="1849" w:type="dxa"/>
          </w:tcPr>
          <w:p w14:paraId="7D652F0A" w14:textId="409A47D2" w:rsidR="004B7627" w:rsidRDefault="004B7627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56544B">
              <w:rPr>
                <w:b/>
                <w:i/>
                <w:sz w:val="16"/>
                <w:szCs w:val="16"/>
              </w:rPr>
              <w:t>BRMNS</w:t>
            </w:r>
            <w:r>
              <w:rPr>
                <w:b/>
                <w:i/>
                <w:sz w:val="16"/>
                <w:szCs w:val="16"/>
              </w:rPr>
              <w:t xml:space="preserve"> (Rel-16)</w:t>
            </w:r>
          </w:p>
        </w:tc>
        <w:tc>
          <w:tcPr>
            <w:tcW w:w="1559" w:type="dxa"/>
          </w:tcPr>
          <w:p w14:paraId="2DCA9216" w14:textId="3FD97B40" w:rsidR="004B7627" w:rsidRPr="00403A5F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6544B">
              <w:rPr>
                <w:sz w:val="16"/>
                <w:szCs w:val="16"/>
              </w:rPr>
              <w:t>6.1.2.3</w:t>
            </w:r>
          </w:p>
        </w:tc>
        <w:tc>
          <w:tcPr>
            <w:tcW w:w="3544" w:type="dxa"/>
          </w:tcPr>
          <w:p w14:paraId="4F532EC8" w14:textId="77777777" w:rsidR="004B7627" w:rsidRPr="00403A5F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453691DC" w14:textId="7D53B413" w:rsidR="004B7627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further clean-up is necessary.</w:t>
            </w:r>
          </w:p>
        </w:tc>
      </w:tr>
      <w:tr w:rsidR="004B7627" w:rsidRPr="003A005B" w14:paraId="7707B2E5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2B0D3AD1" w14:textId="75F2D1BB" w:rsidR="004B7627" w:rsidRDefault="004B7627" w:rsidP="004B7627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0504</w:t>
            </w:r>
          </w:p>
        </w:tc>
        <w:tc>
          <w:tcPr>
            <w:tcW w:w="1849" w:type="dxa"/>
          </w:tcPr>
          <w:p w14:paraId="359625A4" w14:textId="7826441F" w:rsidR="004B7627" w:rsidRPr="0056544B" w:rsidRDefault="004B7627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TEI18</w:t>
            </w:r>
          </w:p>
        </w:tc>
        <w:tc>
          <w:tcPr>
            <w:tcW w:w="1559" w:type="dxa"/>
          </w:tcPr>
          <w:p w14:paraId="5C2EC384" w14:textId="086FA61D" w:rsidR="004B7627" w:rsidRPr="0056544B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6544B">
              <w:rPr>
                <w:sz w:val="16"/>
                <w:szCs w:val="16"/>
              </w:rPr>
              <w:t>7.4.1</w:t>
            </w:r>
          </w:p>
        </w:tc>
        <w:tc>
          <w:tcPr>
            <w:tcW w:w="3544" w:type="dxa"/>
          </w:tcPr>
          <w:p w14:paraId="090F8EF9" w14:textId="77777777" w:rsidR="004B7627" w:rsidRPr="00403A5F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34ECAF23" w14:textId="2DB97159" w:rsidR="004B7627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further clean-up is necessary.</w:t>
            </w:r>
          </w:p>
        </w:tc>
      </w:tr>
      <w:tr w:rsidR="004B7627" w:rsidRPr="003A005B" w14:paraId="53F4E50C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2E7E807F" w14:textId="4BB65A69" w:rsidR="004B7627" w:rsidRDefault="004B7627" w:rsidP="004B7627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0528R1</w:t>
            </w:r>
          </w:p>
        </w:tc>
        <w:tc>
          <w:tcPr>
            <w:tcW w:w="1849" w:type="dxa"/>
          </w:tcPr>
          <w:p w14:paraId="46145264" w14:textId="1CF50FEF" w:rsidR="004B7627" w:rsidRDefault="004B7627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MINT (Rel-17)</w:t>
            </w:r>
          </w:p>
        </w:tc>
        <w:tc>
          <w:tcPr>
            <w:tcW w:w="1559" w:type="dxa"/>
          </w:tcPr>
          <w:p w14:paraId="14A9A065" w14:textId="07DB58D3" w:rsidR="004B7627" w:rsidRPr="0056544B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232597">
              <w:rPr>
                <w:sz w:val="16"/>
                <w:szCs w:val="16"/>
              </w:rPr>
              <w:t>6.31.2.3</w:t>
            </w:r>
          </w:p>
        </w:tc>
        <w:tc>
          <w:tcPr>
            <w:tcW w:w="3544" w:type="dxa"/>
          </w:tcPr>
          <w:p w14:paraId="4A7B02E8" w14:textId="77777777" w:rsidR="004B7627" w:rsidRPr="00403A5F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6C2B4B4E" w14:textId="6D262C11" w:rsidR="004B7627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Clean-up should be done f</w:t>
            </w:r>
            <w:r w:rsidR="009A4421">
              <w:rPr>
                <w:sz w:val="16"/>
                <w:szCs w:val="16"/>
              </w:rPr>
              <w:t>rom</w:t>
            </w:r>
            <w:r>
              <w:rPr>
                <w:sz w:val="16"/>
                <w:szCs w:val="16"/>
              </w:rPr>
              <w:t xml:space="preserve"> Rel-17.</w:t>
            </w:r>
          </w:p>
        </w:tc>
      </w:tr>
      <w:tr w:rsidR="004B7627" w:rsidRPr="003A005B" w14:paraId="13907B77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4FABB16E" w14:textId="098F41C0" w:rsidR="004B7627" w:rsidRDefault="004B7627" w:rsidP="004B7627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0518R3</w:t>
            </w:r>
          </w:p>
        </w:tc>
        <w:tc>
          <w:tcPr>
            <w:tcW w:w="1849" w:type="dxa"/>
          </w:tcPr>
          <w:p w14:paraId="08C2BB74" w14:textId="37D5227B" w:rsidR="004B7627" w:rsidRDefault="004B7627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TEI18</w:t>
            </w:r>
          </w:p>
        </w:tc>
        <w:tc>
          <w:tcPr>
            <w:tcW w:w="1559" w:type="dxa"/>
          </w:tcPr>
          <w:p w14:paraId="0E96ED61" w14:textId="77777777" w:rsidR="004B7627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77A78">
              <w:rPr>
                <w:sz w:val="16"/>
                <w:szCs w:val="16"/>
              </w:rPr>
              <w:t>4</w:t>
            </w:r>
          </w:p>
          <w:p w14:paraId="319E1999" w14:textId="448DCA4E" w:rsidR="004B7627" w:rsidRPr="00232597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77A78">
              <w:rPr>
                <w:sz w:val="16"/>
                <w:szCs w:val="16"/>
              </w:rPr>
              <w:t>6.25.1</w:t>
            </w:r>
          </w:p>
        </w:tc>
        <w:tc>
          <w:tcPr>
            <w:tcW w:w="3544" w:type="dxa"/>
          </w:tcPr>
          <w:p w14:paraId="1948CEDD" w14:textId="77777777" w:rsidR="004B7627" w:rsidRPr="00403A5F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1934A451" w14:textId="25FF1E9E" w:rsidR="004B7627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further clean-up is necessary.</w:t>
            </w:r>
          </w:p>
        </w:tc>
      </w:tr>
      <w:tr w:rsidR="004B7627" w:rsidRPr="003A005B" w14:paraId="78609A5E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33B71381" w14:textId="39FFA491" w:rsidR="004B7627" w:rsidRDefault="004B7627" w:rsidP="004B7627">
            <w:pPr>
              <w:spacing w:after="0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0564</w:t>
            </w:r>
          </w:p>
        </w:tc>
        <w:tc>
          <w:tcPr>
            <w:tcW w:w="1849" w:type="dxa"/>
          </w:tcPr>
          <w:p w14:paraId="117402C0" w14:textId="7B2BFBEE" w:rsidR="004B7627" w:rsidRDefault="004B7627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TEI18</w:t>
            </w:r>
          </w:p>
        </w:tc>
        <w:tc>
          <w:tcPr>
            <w:tcW w:w="1559" w:type="dxa"/>
          </w:tcPr>
          <w:p w14:paraId="2A9A2CC9" w14:textId="4D2373CC" w:rsidR="004B7627" w:rsidRPr="00377A78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B78D0">
              <w:rPr>
                <w:sz w:val="16"/>
                <w:szCs w:val="16"/>
              </w:rPr>
              <w:t>6.25.2</w:t>
            </w:r>
          </w:p>
        </w:tc>
        <w:tc>
          <w:tcPr>
            <w:tcW w:w="3544" w:type="dxa"/>
          </w:tcPr>
          <w:p w14:paraId="77B4D4DC" w14:textId="641E39D7" w:rsidR="004B7627" w:rsidRPr="00403A5F" w:rsidRDefault="004B7627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?</w:t>
            </w:r>
          </w:p>
        </w:tc>
        <w:tc>
          <w:tcPr>
            <w:tcW w:w="2268" w:type="dxa"/>
          </w:tcPr>
          <w:p w14:paraId="6F5704D0" w14:textId="20B0D4A0" w:rsidR="004B7627" w:rsidRDefault="004B7627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CR0564 to see if they have been addressed in Stage 2 work.</w:t>
            </w:r>
          </w:p>
        </w:tc>
      </w:tr>
      <w:tr w:rsidR="001D0795" w:rsidRPr="003A005B" w14:paraId="5BAA0C76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583277CA" w14:textId="77777777" w:rsidR="001D0795" w:rsidRDefault="001D0795" w:rsidP="004B7627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0587R1</w:t>
            </w:r>
          </w:p>
          <w:p w14:paraId="4CCA9CB6" w14:textId="4EE5CF64" w:rsidR="007325C3" w:rsidRPr="001D0795" w:rsidRDefault="007325C3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7325C3">
              <w:rPr>
                <w:b w:val="0"/>
                <w:sz w:val="16"/>
                <w:szCs w:val="16"/>
              </w:rPr>
              <w:t>0626</w:t>
            </w:r>
          </w:p>
        </w:tc>
        <w:tc>
          <w:tcPr>
            <w:tcW w:w="1849" w:type="dxa"/>
          </w:tcPr>
          <w:p w14:paraId="13EAE1D7" w14:textId="4CF16A5F" w:rsidR="001D0795" w:rsidRPr="001D0795" w:rsidRDefault="001D0795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1D0795">
              <w:rPr>
                <w:b/>
                <w:i/>
                <w:sz w:val="16"/>
                <w:szCs w:val="16"/>
              </w:rPr>
              <w:t>AVPROD</w:t>
            </w:r>
          </w:p>
        </w:tc>
        <w:tc>
          <w:tcPr>
            <w:tcW w:w="1559" w:type="dxa"/>
          </w:tcPr>
          <w:p w14:paraId="032180ED" w14:textId="77777777" w:rsidR="001D0795" w:rsidRDefault="001D0795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D0795">
              <w:rPr>
                <w:sz w:val="16"/>
                <w:szCs w:val="16"/>
              </w:rPr>
              <w:t>6.22.2.1</w:t>
            </w:r>
          </w:p>
          <w:p w14:paraId="409C53C7" w14:textId="77777777" w:rsidR="001D0795" w:rsidRDefault="001D0795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D0795">
              <w:rPr>
                <w:sz w:val="16"/>
                <w:szCs w:val="16"/>
              </w:rPr>
              <w:t>6.22.2.2</w:t>
            </w:r>
          </w:p>
          <w:p w14:paraId="379566B2" w14:textId="77777777" w:rsidR="001D0795" w:rsidRDefault="001D0795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1D0795">
              <w:rPr>
                <w:sz w:val="16"/>
                <w:szCs w:val="16"/>
              </w:rPr>
              <w:t>6.22.2.3</w:t>
            </w:r>
          </w:p>
          <w:p w14:paraId="34E6A1EA" w14:textId="16DED4A9" w:rsidR="007325C3" w:rsidRPr="001D0795" w:rsidRDefault="007325C3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7325C3">
              <w:rPr>
                <w:sz w:val="16"/>
                <w:szCs w:val="16"/>
              </w:rPr>
              <w:t>6.27.2</w:t>
            </w:r>
          </w:p>
        </w:tc>
        <w:tc>
          <w:tcPr>
            <w:tcW w:w="3544" w:type="dxa"/>
          </w:tcPr>
          <w:p w14:paraId="0EDE5950" w14:textId="5D69D031" w:rsidR="001D0795" w:rsidRDefault="001D0795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?</w:t>
            </w:r>
          </w:p>
        </w:tc>
        <w:tc>
          <w:tcPr>
            <w:tcW w:w="2268" w:type="dxa"/>
          </w:tcPr>
          <w:p w14:paraId="03151A99" w14:textId="421A1DDA" w:rsidR="001D0795" w:rsidRDefault="001D0795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 to check the content of CR0587R1 to see if they have been addressed in Stage 2 work.</w:t>
            </w:r>
          </w:p>
        </w:tc>
      </w:tr>
      <w:tr w:rsidR="00130850" w:rsidRPr="003A005B" w14:paraId="124420A9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1843E175" w14:textId="46F76566" w:rsidR="00130850" w:rsidRDefault="00130850" w:rsidP="004B7627">
            <w:pPr>
              <w:spacing w:after="0"/>
              <w:rPr>
                <w:b w:val="0"/>
                <w:sz w:val="16"/>
                <w:szCs w:val="16"/>
              </w:rPr>
            </w:pPr>
            <w:r w:rsidRPr="00130850">
              <w:rPr>
                <w:b w:val="0"/>
                <w:sz w:val="16"/>
                <w:szCs w:val="16"/>
              </w:rPr>
              <w:t>0593</w:t>
            </w:r>
            <w:r>
              <w:rPr>
                <w:b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7F2D0FFB" w14:textId="1291E2C1" w:rsidR="00130850" w:rsidRPr="001D0795" w:rsidRDefault="00551006" w:rsidP="004B7627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 w:rsidRPr="00551006">
              <w:rPr>
                <w:b/>
                <w:i/>
                <w:sz w:val="16"/>
                <w:szCs w:val="16"/>
              </w:rPr>
              <w:t>TEI16</w:t>
            </w:r>
          </w:p>
        </w:tc>
        <w:tc>
          <w:tcPr>
            <w:tcW w:w="1559" w:type="dxa"/>
          </w:tcPr>
          <w:p w14:paraId="7ECAFF26" w14:textId="139222A2" w:rsidR="00130850" w:rsidRPr="001D0795" w:rsidRDefault="00130850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8.3</w:t>
            </w:r>
          </w:p>
        </w:tc>
        <w:tc>
          <w:tcPr>
            <w:tcW w:w="3544" w:type="dxa"/>
          </w:tcPr>
          <w:p w14:paraId="4CAB5575" w14:textId="131650B8" w:rsidR="00130850" w:rsidRDefault="00130850" w:rsidP="004B7627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14:paraId="63FA3EB2" w14:textId="2200815D" w:rsidR="00130850" w:rsidRDefault="00130850" w:rsidP="004B7627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further clean-up is necessary.</w:t>
            </w:r>
          </w:p>
        </w:tc>
      </w:tr>
      <w:tr w:rsidR="00522960" w:rsidRPr="003A005B" w14:paraId="762B42CD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733E35AA" w14:textId="090422F5" w:rsidR="00522960" w:rsidRPr="00522960" w:rsidRDefault="00522960" w:rsidP="00522960">
            <w:pPr>
              <w:spacing w:after="0"/>
              <w:rPr>
                <w:b w:val="0"/>
                <w:sz w:val="16"/>
                <w:szCs w:val="16"/>
              </w:rPr>
            </w:pPr>
            <w:r w:rsidRPr="00522960">
              <w:rPr>
                <w:b w:val="0"/>
                <w:sz w:val="16"/>
                <w:szCs w:val="16"/>
              </w:rPr>
              <w:t>0649R1</w:t>
            </w:r>
          </w:p>
        </w:tc>
        <w:tc>
          <w:tcPr>
            <w:tcW w:w="1849" w:type="dxa"/>
          </w:tcPr>
          <w:p w14:paraId="349DA53B" w14:textId="72FEC721" w:rsidR="00522960" w:rsidRDefault="00522960" w:rsidP="00522960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TEI17</w:t>
            </w:r>
          </w:p>
        </w:tc>
        <w:tc>
          <w:tcPr>
            <w:tcW w:w="1559" w:type="dxa"/>
          </w:tcPr>
          <w:p w14:paraId="42B88D96" w14:textId="77777777" w:rsidR="00522960" w:rsidRDefault="00522960" w:rsidP="0052296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522960">
              <w:rPr>
                <w:sz w:val="16"/>
                <w:szCs w:val="16"/>
              </w:rPr>
              <w:t>6.1.2.2</w:t>
            </w:r>
          </w:p>
          <w:p w14:paraId="1ED8A69F" w14:textId="087EB8C4" w:rsidR="00522960" w:rsidRDefault="00522960" w:rsidP="0052296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522960">
              <w:rPr>
                <w:sz w:val="16"/>
                <w:szCs w:val="16"/>
              </w:rPr>
              <w:t>.1.2.3</w:t>
            </w:r>
          </w:p>
        </w:tc>
        <w:tc>
          <w:tcPr>
            <w:tcW w:w="3544" w:type="dxa"/>
          </w:tcPr>
          <w:p w14:paraId="787CE199" w14:textId="7A9652BB" w:rsidR="00522960" w:rsidRDefault="00522960" w:rsidP="00522960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14:paraId="69E7A17E" w14:textId="73F0BBFA" w:rsidR="00522960" w:rsidRDefault="00522960" w:rsidP="00522960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further clean-up is necessary.</w:t>
            </w:r>
          </w:p>
        </w:tc>
      </w:tr>
      <w:tr w:rsidR="005616CA" w:rsidRPr="003A005B" w14:paraId="0212A555" w14:textId="77777777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0" w:type="dxa"/>
            <w:gridSpan w:val="5"/>
          </w:tcPr>
          <w:p w14:paraId="6AB37815" w14:textId="14C15715" w:rsidR="005616CA" w:rsidRPr="003A005B" w:rsidRDefault="005616CA" w:rsidP="005616CA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Quality improvement </w:t>
            </w:r>
          </w:p>
        </w:tc>
      </w:tr>
      <w:tr w:rsidR="005616CA" w:rsidRPr="003A005B" w14:paraId="3A45D534" w14:textId="7017BEEE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45BC635D" w14:textId="69AEB36C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385A0D">
              <w:rPr>
                <w:b w:val="0"/>
                <w:sz w:val="16"/>
                <w:szCs w:val="16"/>
              </w:rPr>
              <w:t>048</w:t>
            </w:r>
            <w:r>
              <w:rPr>
                <w:b w:val="0"/>
                <w:sz w:val="16"/>
                <w:szCs w:val="16"/>
              </w:rPr>
              <w:t>0R1</w:t>
            </w:r>
          </w:p>
          <w:p w14:paraId="6E913D84" w14:textId="11584734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403A5F">
              <w:rPr>
                <w:b w:val="0"/>
                <w:sz w:val="16"/>
                <w:szCs w:val="16"/>
              </w:rPr>
              <w:t>0</w:t>
            </w:r>
            <w:r>
              <w:rPr>
                <w:b w:val="0"/>
                <w:sz w:val="16"/>
                <w:szCs w:val="16"/>
              </w:rPr>
              <w:t>482R1</w:t>
            </w:r>
          </w:p>
          <w:p w14:paraId="02B048FF" w14:textId="3FED0D78" w:rsidR="007F2E55" w:rsidRDefault="007F2E55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26483D">
              <w:rPr>
                <w:b w:val="0"/>
                <w:sz w:val="16"/>
                <w:szCs w:val="16"/>
              </w:rPr>
              <w:t>0524R1</w:t>
            </w:r>
          </w:p>
          <w:p w14:paraId="1AC01CE7" w14:textId="71461EA6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lastRenderedPageBreak/>
              <w:t>0546R1</w:t>
            </w:r>
          </w:p>
          <w:p w14:paraId="2A12B114" w14:textId="2A201FF6" w:rsidR="00551006" w:rsidRDefault="00551006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464EF1">
              <w:rPr>
                <w:b w:val="0"/>
                <w:sz w:val="16"/>
                <w:szCs w:val="16"/>
              </w:rPr>
              <w:t>0557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09E0E563" w14:textId="2D434B7C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43370C">
              <w:rPr>
                <w:b w:val="0"/>
                <w:sz w:val="16"/>
                <w:szCs w:val="16"/>
              </w:rPr>
              <w:t>0567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09B3A1AD" w14:textId="60C69701" w:rsidR="00551006" w:rsidRDefault="00551006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413860">
              <w:rPr>
                <w:b w:val="0"/>
                <w:sz w:val="16"/>
                <w:szCs w:val="16"/>
              </w:rPr>
              <w:t>0571R1</w:t>
            </w:r>
          </w:p>
          <w:p w14:paraId="3D9BDFC6" w14:textId="1FE483AD" w:rsidR="007F2E55" w:rsidRDefault="007F2E55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902C75">
              <w:rPr>
                <w:b w:val="0"/>
                <w:sz w:val="16"/>
                <w:szCs w:val="16"/>
              </w:rPr>
              <w:t>0576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7A5398A7" w14:textId="74144A1B" w:rsidR="007F2E55" w:rsidRDefault="007F2E55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1D0795">
              <w:rPr>
                <w:b w:val="0"/>
                <w:sz w:val="16"/>
                <w:szCs w:val="16"/>
              </w:rPr>
              <w:t>0582</w:t>
            </w:r>
          </w:p>
          <w:p w14:paraId="32378859" w14:textId="77777777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0632R1</w:t>
            </w:r>
          </w:p>
          <w:p w14:paraId="25FD61AD" w14:textId="77777777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522960">
              <w:rPr>
                <w:b w:val="0"/>
                <w:sz w:val="16"/>
                <w:szCs w:val="16"/>
              </w:rPr>
              <w:t>0653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238C3D0E" w14:textId="0498E498" w:rsidR="00CB4BD6" w:rsidRPr="003A005B" w:rsidRDefault="00CB4BD6" w:rsidP="005616CA">
            <w:pPr>
              <w:spacing w:after="0"/>
              <w:rPr>
                <w:b w:val="0"/>
                <w:sz w:val="16"/>
                <w:szCs w:val="16"/>
              </w:rPr>
            </w:pPr>
            <w:r w:rsidRPr="005616CA">
              <w:rPr>
                <w:b w:val="0"/>
                <w:sz w:val="16"/>
                <w:szCs w:val="16"/>
              </w:rPr>
              <w:t>0753</w:t>
            </w:r>
            <w:r>
              <w:rPr>
                <w:b w:val="0"/>
                <w:sz w:val="16"/>
                <w:szCs w:val="16"/>
              </w:rPr>
              <w:t>R1</w:t>
            </w:r>
          </w:p>
        </w:tc>
        <w:tc>
          <w:tcPr>
            <w:tcW w:w="1849" w:type="dxa"/>
          </w:tcPr>
          <w:p w14:paraId="51CE5F20" w14:textId="028A6399" w:rsidR="005616CA" w:rsidRPr="003A005B" w:rsidRDefault="005616CA" w:rsidP="005616CA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14:paraId="61D337E5" w14:textId="77777777" w:rsidR="005616CA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5BB412CA" w14:textId="648ADF74" w:rsidR="005616CA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14:paraId="5A04AFC3" w14:textId="18778AFB" w:rsidR="005616CA" w:rsidRPr="005748D1" w:rsidRDefault="005616CA" w:rsidP="005616CA">
            <w:pPr>
              <w:spacing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clean-up is necessary.</w:t>
            </w:r>
          </w:p>
        </w:tc>
      </w:tr>
      <w:tr w:rsidR="005616CA" w:rsidRPr="003A005B" w14:paraId="40210DD0" w14:textId="00D7BD10" w:rsidTr="005616C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" w:type="dxa"/>
          </w:tcPr>
          <w:p w14:paraId="1F05582B" w14:textId="77777777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C459B4">
              <w:rPr>
                <w:b w:val="0"/>
                <w:sz w:val="16"/>
                <w:szCs w:val="16"/>
              </w:rPr>
              <w:t>0508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6CA8E820" w14:textId="77777777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C459B4">
              <w:rPr>
                <w:b w:val="0"/>
                <w:sz w:val="16"/>
                <w:szCs w:val="16"/>
              </w:rPr>
              <w:t>0512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055912C3" w14:textId="77777777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C459B4">
              <w:rPr>
                <w:b w:val="0"/>
                <w:sz w:val="16"/>
                <w:szCs w:val="16"/>
              </w:rPr>
              <w:t>0513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7A550CF7" w14:textId="77777777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C459B4">
              <w:rPr>
                <w:b w:val="0"/>
                <w:sz w:val="16"/>
                <w:szCs w:val="16"/>
              </w:rPr>
              <w:t>0514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48F57C8E" w14:textId="77777777" w:rsidR="005616CA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C459B4">
              <w:rPr>
                <w:b w:val="0"/>
                <w:sz w:val="16"/>
                <w:szCs w:val="16"/>
              </w:rPr>
              <w:t>0530</w:t>
            </w:r>
            <w:r>
              <w:rPr>
                <w:b w:val="0"/>
                <w:sz w:val="16"/>
                <w:szCs w:val="16"/>
              </w:rPr>
              <w:t>R1</w:t>
            </w:r>
          </w:p>
          <w:p w14:paraId="2410EE5B" w14:textId="2B3BB0E1" w:rsidR="005616CA" w:rsidRPr="00E61A50" w:rsidRDefault="005616CA" w:rsidP="005616CA">
            <w:pPr>
              <w:spacing w:after="0"/>
              <w:rPr>
                <w:bCs w:val="0"/>
                <w:sz w:val="16"/>
                <w:szCs w:val="16"/>
              </w:rPr>
            </w:pPr>
            <w:r w:rsidRPr="00C459B4">
              <w:rPr>
                <w:b w:val="0"/>
                <w:sz w:val="16"/>
                <w:szCs w:val="16"/>
              </w:rPr>
              <w:t>0531</w:t>
            </w:r>
          </w:p>
        </w:tc>
        <w:tc>
          <w:tcPr>
            <w:tcW w:w="1849" w:type="dxa"/>
          </w:tcPr>
          <w:p w14:paraId="0695F5E4" w14:textId="34F64AEF" w:rsidR="005616CA" w:rsidRPr="003A005B" w:rsidRDefault="005616CA" w:rsidP="005616CA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16"/>
                <w:szCs w:val="16"/>
              </w:rPr>
            </w:pPr>
            <w:proofErr w:type="spellStart"/>
            <w:r>
              <w:rPr>
                <w:b/>
                <w:i/>
                <w:sz w:val="16"/>
                <w:szCs w:val="16"/>
              </w:rPr>
              <w:t>eCAV</w:t>
            </w:r>
            <w:proofErr w:type="spellEnd"/>
          </w:p>
        </w:tc>
        <w:tc>
          <w:tcPr>
            <w:tcW w:w="1559" w:type="dxa"/>
          </w:tcPr>
          <w:p w14:paraId="440966CF" w14:textId="77777777" w:rsidR="005616CA" w:rsidRDefault="005616CA" w:rsidP="005616CA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3FD7C373" w14:textId="67A5732F" w:rsidR="005616CA" w:rsidRDefault="005616CA" w:rsidP="005616CA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68" w:type="dxa"/>
          </w:tcPr>
          <w:p w14:paraId="6F7CAD88" w14:textId="391145FB" w:rsidR="005616CA" w:rsidRPr="005748D1" w:rsidRDefault="005616CA" w:rsidP="005616CA">
            <w:pPr>
              <w:spacing w:after="120"/>
              <w:ind w:left="601" w:hanging="60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 clean-up is necessary.</w:t>
            </w:r>
          </w:p>
        </w:tc>
      </w:tr>
    </w:tbl>
    <w:p w14:paraId="79BC2BB3" w14:textId="77777777" w:rsidR="00CC5F1C" w:rsidRDefault="00CC5F1C" w:rsidP="00077487"/>
    <w:p w14:paraId="7BE86099" w14:textId="77777777" w:rsidR="009A4421" w:rsidRDefault="00FB5230" w:rsidP="00AD3FC0">
      <w:pPr>
        <w:spacing w:after="60"/>
      </w:pPr>
      <w:r w:rsidRPr="00FB5230">
        <w:rPr>
          <w:b/>
        </w:rPr>
        <w:t>Observation 1:</w:t>
      </w:r>
      <w:r>
        <w:t xml:space="preserve"> </w:t>
      </w:r>
      <w:r w:rsidR="009A4421">
        <w:t>Some WIs result in CRs in multiple SA1 specifications, including</w:t>
      </w:r>
    </w:p>
    <w:p w14:paraId="22B28F72" w14:textId="77777777" w:rsidR="009A4421" w:rsidRDefault="009A4421" w:rsidP="009A4421">
      <w:pPr>
        <w:pStyle w:val="ListParagraph"/>
        <w:numPr>
          <w:ilvl w:val="0"/>
          <w:numId w:val="5"/>
        </w:numPr>
        <w:spacing w:after="60"/>
        <w:ind w:left="1701"/>
      </w:pPr>
      <w:proofErr w:type="spellStart"/>
      <w:r w:rsidRPr="009A4421">
        <w:t>SFChain</w:t>
      </w:r>
      <w:proofErr w:type="spellEnd"/>
      <w:r w:rsidRPr="009A4421">
        <w:t xml:space="preserve"> (Support for Service Function Chaining)</w:t>
      </w:r>
    </w:p>
    <w:p w14:paraId="55BAD5E5" w14:textId="1442D3BB" w:rsidR="00FB5230" w:rsidRDefault="009A4421" w:rsidP="009A4421">
      <w:pPr>
        <w:pStyle w:val="ListParagraph"/>
        <w:numPr>
          <w:ilvl w:val="0"/>
          <w:numId w:val="5"/>
        </w:numPr>
        <w:spacing w:after="60"/>
        <w:ind w:left="1701"/>
      </w:pPr>
      <w:r w:rsidRPr="009A4421">
        <w:t>5TRS (5G Timing Resiliency System)</w:t>
      </w:r>
    </w:p>
    <w:p w14:paraId="3F696675" w14:textId="77303B2D" w:rsidR="009A4421" w:rsidRDefault="009A4421" w:rsidP="009A4421">
      <w:pPr>
        <w:pStyle w:val="ListParagraph"/>
        <w:numPr>
          <w:ilvl w:val="0"/>
          <w:numId w:val="5"/>
        </w:numPr>
        <w:spacing w:after="60"/>
        <w:ind w:left="1701"/>
      </w:pPr>
      <w:r w:rsidRPr="009A4421">
        <w:t>LPHAP (Low Power High Accuracy Positioning for industrial IoT scenarios)</w:t>
      </w:r>
    </w:p>
    <w:p w14:paraId="105B290F" w14:textId="75FE1CD6" w:rsidR="009A4421" w:rsidRDefault="009A4421" w:rsidP="009A4421">
      <w:pPr>
        <w:pStyle w:val="ListParagraph"/>
        <w:numPr>
          <w:ilvl w:val="0"/>
          <w:numId w:val="5"/>
        </w:numPr>
        <w:spacing w:after="60"/>
        <w:ind w:left="1701"/>
      </w:pPr>
      <w:proofErr w:type="spellStart"/>
      <w:r w:rsidRPr="009A4421">
        <w:t>PIRates</w:t>
      </w:r>
      <w:proofErr w:type="spellEnd"/>
      <w:r w:rsidRPr="009A4421">
        <w:t xml:space="preserve"> (Personal IoT and Residential networks)</w:t>
      </w:r>
    </w:p>
    <w:p w14:paraId="30A544C4" w14:textId="4683F75C" w:rsidR="009A4421" w:rsidRDefault="009A4421" w:rsidP="009A4421">
      <w:pPr>
        <w:pStyle w:val="ListParagraph"/>
        <w:numPr>
          <w:ilvl w:val="0"/>
          <w:numId w:val="5"/>
        </w:numPr>
        <w:spacing w:after="60"/>
        <w:ind w:left="1701"/>
      </w:pPr>
      <w:r w:rsidRPr="009A4421">
        <w:t>SEI (Smart Energy and Infrastructure)</w:t>
      </w:r>
    </w:p>
    <w:p w14:paraId="7276C41B" w14:textId="1B92ABC8" w:rsidR="00FB5230" w:rsidRDefault="009A4421" w:rsidP="00E44F7E">
      <w:pPr>
        <w:spacing w:before="240"/>
      </w:pPr>
      <w:r w:rsidRPr="009A4421">
        <w:rPr>
          <w:b/>
        </w:rPr>
        <w:t>Observations 2:</w:t>
      </w:r>
      <w:r>
        <w:t xml:space="preserve"> Some WIs introduce only informative changes</w:t>
      </w:r>
      <w:r w:rsidR="00E44F7E">
        <w:t xml:space="preserve"> (e.g. </w:t>
      </w:r>
      <w:r w:rsidR="00E44F7E" w:rsidRPr="00E44F7E">
        <w:t>LPHAP</w:t>
      </w:r>
      <w:r w:rsidR="00E44F7E">
        <w:t>)</w:t>
      </w:r>
      <w:r>
        <w:t>; while some TEI CRs introduce normative requirements</w:t>
      </w:r>
      <w:r w:rsidR="00E44F7E">
        <w:t xml:space="preserve"> (e.g. CR#</w:t>
      </w:r>
      <w:r w:rsidR="00E44F7E" w:rsidRPr="00E44F7E">
        <w:t>0528R1</w:t>
      </w:r>
      <w:r w:rsidR="00E44F7E">
        <w:t>, CR#</w:t>
      </w:r>
      <w:r w:rsidR="00E44F7E" w:rsidRPr="00E44F7E">
        <w:t>0564</w:t>
      </w:r>
      <w:r w:rsidR="00E44F7E">
        <w:t>)</w:t>
      </w:r>
      <w:r>
        <w:t xml:space="preserve">. </w:t>
      </w:r>
    </w:p>
    <w:p w14:paraId="37EA1A4C" w14:textId="4E52F944" w:rsidR="00E44F7E" w:rsidRDefault="00E44F7E" w:rsidP="00E44F7E">
      <w:pPr>
        <w:spacing w:before="240"/>
      </w:pPr>
      <w:r w:rsidRPr="009A4421">
        <w:rPr>
          <w:b/>
        </w:rPr>
        <w:t xml:space="preserve">Observations </w:t>
      </w:r>
      <w:r>
        <w:rPr>
          <w:b/>
        </w:rPr>
        <w:t>3</w:t>
      </w:r>
      <w:r w:rsidRPr="009A4421">
        <w:rPr>
          <w:b/>
        </w:rPr>
        <w:t>:</w:t>
      </w:r>
      <w:r>
        <w:t xml:space="preserve"> Some CRs are </w:t>
      </w:r>
      <w:r w:rsidR="001D39BB">
        <w:t>introduced in response to</w:t>
      </w:r>
      <w:r>
        <w:t xml:space="preserve"> the incoming LSs, which are typically for clarification purposes per request from other WGs.</w:t>
      </w:r>
    </w:p>
    <w:p w14:paraId="65898E15" w14:textId="77777777" w:rsidR="001D39BB" w:rsidRDefault="001D39BB" w:rsidP="00077487">
      <w:pPr>
        <w:pStyle w:val="CRCoverPage"/>
        <w:rPr>
          <w:b/>
        </w:rPr>
      </w:pPr>
    </w:p>
    <w:p w14:paraId="1BB5AB83" w14:textId="60317CB1" w:rsidR="00077487" w:rsidRPr="001F4E01" w:rsidRDefault="00077487" w:rsidP="00077487">
      <w:pPr>
        <w:pStyle w:val="CRCoverPage"/>
        <w:rPr>
          <w:b/>
        </w:rPr>
      </w:pPr>
      <w:r>
        <w:rPr>
          <w:b/>
        </w:rPr>
        <w:t>3</w:t>
      </w:r>
      <w:r w:rsidRPr="001F4E01">
        <w:rPr>
          <w:b/>
        </w:rPr>
        <w:t xml:space="preserve">. </w:t>
      </w:r>
      <w:r>
        <w:rPr>
          <w:b/>
        </w:rPr>
        <w:t>Proposal</w:t>
      </w:r>
    </w:p>
    <w:p w14:paraId="5E6F4764" w14:textId="0F7F9A8E" w:rsidR="00AD3FC0" w:rsidRDefault="001D39BB" w:rsidP="00AD3FC0">
      <w:r>
        <w:t>This document examines all the CRs introduced to Rel-18 TS 22.261. The CRs can be grouped into 4 categories:</w:t>
      </w:r>
    </w:p>
    <w:p w14:paraId="2D58EF63" w14:textId="170B64BD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SA1 WI related</w:t>
      </w:r>
    </w:p>
    <w:p w14:paraId="2B245917" w14:textId="4921AAD0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Incoming LS related</w:t>
      </w:r>
    </w:p>
    <w:p w14:paraId="2BA2D364" w14:textId="7070ACFF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Minor modifications to the existing requirements</w:t>
      </w:r>
    </w:p>
    <w:p w14:paraId="2DA9B623" w14:textId="6D56D2C3" w:rsidR="001D39BB" w:rsidRDefault="001D39BB" w:rsidP="001D39BB">
      <w:pPr>
        <w:pStyle w:val="ListParagraph"/>
        <w:numPr>
          <w:ilvl w:val="0"/>
          <w:numId w:val="5"/>
        </w:numPr>
      </w:pPr>
      <w:r w:rsidRPr="001D39BB">
        <w:t>Quality improvement</w:t>
      </w:r>
    </w:p>
    <w:p w14:paraId="14E285B8" w14:textId="69B9D231" w:rsidR="00F16A53" w:rsidRDefault="00AD3FC0" w:rsidP="00F16A53">
      <w:r>
        <w:t xml:space="preserve">Based on the discussion </w:t>
      </w:r>
      <w:r w:rsidR="007A7E1B">
        <w:t xml:space="preserve">above, it </w:t>
      </w:r>
      <w:r w:rsidR="00C80E1A">
        <w:t xml:space="preserve">therefore </w:t>
      </w:r>
      <w:r w:rsidR="007A7E1B">
        <w:t>propose</w:t>
      </w:r>
      <w:r w:rsidR="00C80E1A">
        <w:t>s:</w:t>
      </w:r>
      <w:r w:rsidR="007A7E1B">
        <w:t xml:space="preserve"> </w:t>
      </w:r>
    </w:p>
    <w:p w14:paraId="6FA2466D" w14:textId="77777777" w:rsidR="00C80E1A" w:rsidRDefault="00C80E1A" w:rsidP="00F341CF">
      <w:r>
        <w:rPr>
          <w:b/>
        </w:rPr>
        <w:t>Proposal</w:t>
      </w:r>
      <w:r w:rsidRPr="00FB5230">
        <w:rPr>
          <w:b/>
        </w:rPr>
        <w:t xml:space="preserve"> 1:</w:t>
      </w:r>
      <w:r>
        <w:t xml:space="preserve"> </w:t>
      </w:r>
      <w:r w:rsidRPr="00C80E1A">
        <w:t>Rel-18 service requirements clean-up in TS 22.261</w:t>
      </w:r>
      <w:r>
        <w:t xml:space="preserve"> should be based on the related CRs.</w:t>
      </w:r>
    </w:p>
    <w:p w14:paraId="42070033" w14:textId="13212FAF" w:rsidR="00C80E1A" w:rsidRDefault="00C80E1A" w:rsidP="00F341CF">
      <w:r>
        <w:rPr>
          <w:b/>
        </w:rPr>
        <w:t>Proposal</w:t>
      </w:r>
      <w:r w:rsidRPr="00FB5230">
        <w:rPr>
          <w:b/>
        </w:rPr>
        <w:t xml:space="preserve"> </w:t>
      </w:r>
      <w:r>
        <w:rPr>
          <w:b/>
        </w:rPr>
        <w:t>2</w:t>
      </w:r>
      <w:r w:rsidRPr="00FB5230">
        <w:rPr>
          <w:b/>
        </w:rPr>
        <w:t>:</w:t>
      </w:r>
      <w:r>
        <w:t xml:space="preserve"> Rel-18 clean-up </w:t>
      </w:r>
      <w:r w:rsidR="00F341CF" w:rsidRPr="00C80E1A">
        <w:t>in TS 22.261</w:t>
      </w:r>
      <w:r w:rsidR="00F341CF">
        <w:t xml:space="preserve"> </w:t>
      </w:r>
      <w:r>
        <w:t>should focus on SA1</w:t>
      </w:r>
      <w:r w:rsidR="00F341CF">
        <w:t xml:space="preserve"> </w:t>
      </w:r>
      <w:r>
        <w:t>WIs related CRs.</w:t>
      </w:r>
      <w:r w:rsidR="00F341CF">
        <w:t xml:space="preserve"> All CRs should be considered, especially </w:t>
      </w:r>
      <w:r>
        <w:t>for WIs with CRs to multiple SA1 specifications</w:t>
      </w:r>
      <w:r w:rsidR="00F341CF">
        <w:t>.</w:t>
      </w:r>
    </w:p>
    <w:p w14:paraId="3A01BD42" w14:textId="4CD486E8" w:rsidR="00F341CF" w:rsidRDefault="00F341CF" w:rsidP="00F341CF">
      <w:r>
        <w:rPr>
          <w:b/>
        </w:rPr>
        <w:t>Proposal</w:t>
      </w:r>
      <w:r w:rsidRPr="00FB5230">
        <w:rPr>
          <w:b/>
        </w:rPr>
        <w:t xml:space="preserve"> </w:t>
      </w:r>
      <w:r>
        <w:rPr>
          <w:b/>
        </w:rPr>
        <w:t>3</w:t>
      </w:r>
      <w:r w:rsidRPr="00FB5230">
        <w:rPr>
          <w:b/>
        </w:rPr>
        <w:t>:</w:t>
      </w:r>
      <w:r>
        <w:t xml:space="preserve"> Rel-18 clean-up may not be necessary in the following cases:</w:t>
      </w:r>
    </w:p>
    <w:p w14:paraId="115D1CA1" w14:textId="4D560570" w:rsidR="00F341CF" w:rsidRDefault="00F341CF" w:rsidP="00F341CF">
      <w:pPr>
        <w:pStyle w:val="ListParagraph"/>
        <w:numPr>
          <w:ilvl w:val="0"/>
          <w:numId w:val="5"/>
        </w:numPr>
      </w:pPr>
      <w:r>
        <w:t>WIs introduc</w:t>
      </w:r>
      <w:r w:rsidR="007F2E55">
        <w:t>ing</w:t>
      </w:r>
      <w:r>
        <w:t xml:space="preserve"> only informative changes;</w:t>
      </w:r>
    </w:p>
    <w:p w14:paraId="0960F374" w14:textId="511A68FB" w:rsidR="00F341CF" w:rsidRDefault="00F341CF" w:rsidP="00F341CF">
      <w:pPr>
        <w:pStyle w:val="ListParagraph"/>
        <w:numPr>
          <w:ilvl w:val="0"/>
          <w:numId w:val="5"/>
        </w:numPr>
      </w:pPr>
      <w:r>
        <w:t>CRs introduced in response to the incoming LSs for clarification purposes per request from other WGs</w:t>
      </w:r>
      <w:r w:rsidR="007F2E55">
        <w:t>;</w:t>
      </w:r>
    </w:p>
    <w:p w14:paraId="6BBEBBAF" w14:textId="79A9DA0B" w:rsidR="00F341CF" w:rsidRDefault="00F341CF" w:rsidP="006F4D6E">
      <w:pPr>
        <w:pStyle w:val="ListParagraph"/>
        <w:numPr>
          <w:ilvl w:val="0"/>
          <w:numId w:val="5"/>
        </w:numPr>
      </w:pPr>
      <w:r>
        <w:t>CRs for q</w:t>
      </w:r>
      <w:r w:rsidRPr="001D39BB">
        <w:t>uality improvement</w:t>
      </w:r>
      <w:r>
        <w:t>.</w:t>
      </w:r>
    </w:p>
    <w:p w14:paraId="2692D85E" w14:textId="2FF992ED" w:rsidR="0033020B" w:rsidRDefault="0033020B" w:rsidP="0033020B">
      <w:r w:rsidRPr="0033020B">
        <w:rPr>
          <w:b/>
        </w:rPr>
        <w:t xml:space="preserve">Proposal </w:t>
      </w:r>
      <w:r>
        <w:rPr>
          <w:b/>
        </w:rPr>
        <w:t>4</w:t>
      </w:r>
      <w:r w:rsidRPr="0033020B">
        <w:rPr>
          <w:b/>
        </w:rPr>
        <w:t>:</w:t>
      </w:r>
      <w:r>
        <w:t xml:space="preserve"> </w:t>
      </w:r>
      <w:r w:rsidR="0009324D">
        <w:t xml:space="preserve">As a general way forward, </w:t>
      </w:r>
      <w:r>
        <w:t>the table</w:t>
      </w:r>
      <w:r w:rsidR="0009324D">
        <w:t xml:space="preserve"> in the discussion section should be endorsed</w:t>
      </w:r>
      <w:r>
        <w:t xml:space="preserve"> as a basis for Rel-18 clean-up </w:t>
      </w:r>
      <w:r w:rsidRPr="00C80E1A">
        <w:t>in TS 22.261</w:t>
      </w:r>
      <w:r>
        <w:t>.</w:t>
      </w:r>
    </w:p>
    <w:p w14:paraId="18C1933F" w14:textId="77777777" w:rsidR="00C80E1A" w:rsidRPr="00C80E1A" w:rsidRDefault="00C80E1A" w:rsidP="00F16A53">
      <w:pPr>
        <w:rPr>
          <w:noProof/>
        </w:rPr>
      </w:pPr>
    </w:p>
    <w:p w14:paraId="4C9E4FC6" w14:textId="77777777" w:rsidR="00F16A53" w:rsidRPr="00FB5230" w:rsidRDefault="00F16A53" w:rsidP="00AD3FC0"/>
    <w:sectPr w:rsidR="00F16A53" w:rsidRPr="00FB5230" w:rsidSect="00F51EB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76073" w16cex:dateUtc="2023-05-11T10:39:00Z"/>
  <w16cex:commentExtensible w16cex:durableId="28076118" w16cex:dateUtc="2023-05-11T10:42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5BFE9" w14:textId="77777777" w:rsidR="002320E9" w:rsidRDefault="002320E9">
      <w:r>
        <w:separator/>
      </w:r>
    </w:p>
  </w:endnote>
  <w:endnote w:type="continuationSeparator" w:id="0">
    <w:p w14:paraId="6AE0DF5E" w14:textId="77777777" w:rsidR="002320E9" w:rsidRDefault="00232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789CF" w14:textId="77777777" w:rsidR="002320E9" w:rsidRDefault="002320E9">
      <w:r>
        <w:separator/>
      </w:r>
    </w:p>
  </w:footnote>
  <w:footnote w:type="continuationSeparator" w:id="0">
    <w:p w14:paraId="76CE10DE" w14:textId="77777777" w:rsidR="002320E9" w:rsidRDefault="00232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844DF8"/>
    <w:multiLevelType w:val="hybridMultilevel"/>
    <w:tmpl w:val="CF0A3448"/>
    <w:lvl w:ilvl="0" w:tplc="560C819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3AC"/>
    <w:rsid w:val="00014DF0"/>
    <w:rsid w:val="00033397"/>
    <w:rsid w:val="00040095"/>
    <w:rsid w:val="00051834"/>
    <w:rsid w:val="00054A22"/>
    <w:rsid w:val="00062023"/>
    <w:rsid w:val="00063D46"/>
    <w:rsid w:val="000650BC"/>
    <w:rsid w:val="000655A6"/>
    <w:rsid w:val="0006766E"/>
    <w:rsid w:val="0007095C"/>
    <w:rsid w:val="0007229C"/>
    <w:rsid w:val="00077487"/>
    <w:rsid w:val="00080512"/>
    <w:rsid w:val="000907E2"/>
    <w:rsid w:val="000911AA"/>
    <w:rsid w:val="0009324D"/>
    <w:rsid w:val="000A033E"/>
    <w:rsid w:val="000A2334"/>
    <w:rsid w:val="000A67F8"/>
    <w:rsid w:val="000B2358"/>
    <w:rsid w:val="000C47C3"/>
    <w:rsid w:val="000C5361"/>
    <w:rsid w:val="000D0110"/>
    <w:rsid w:val="000D58AB"/>
    <w:rsid w:val="000E7703"/>
    <w:rsid w:val="000F52C6"/>
    <w:rsid w:val="00102400"/>
    <w:rsid w:val="00110269"/>
    <w:rsid w:val="00110752"/>
    <w:rsid w:val="001215AE"/>
    <w:rsid w:val="00130850"/>
    <w:rsid w:val="00133525"/>
    <w:rsid w:val="001416F4"/>
    <w:rsid w:val="0015146D"/>
    <w:rsid w:val="001566D4"/>
    <w:rsid w:val="00174665"/>
    <w:rsid w:val="0018476F"/>
    <w:rsid w:val="00196DF9"/>
    <w:rsid w:val="001A1454"/>
    <w:rsid w:val="001A24A9"/>
    <w:rsid w:val="001A4C42"/>
    <w:rsid w:val="001A7420"/>
    <w:rsid w:val="001B6637"/>
    <w:rsid w:val="001C21C3"/>
    <w:rsid w:val="001C61BD"/>
    <w:rsid w:val="001D02C2"/>
    <w:rsid w:val="001D0795"/>
    <w:rsid w:val="001D0CEC"/>
    <w:rsid w:val="001D39BB"/>
    <w:rsid w:val="001E1124"/>
    <w:rsid w:val="001E42A5"/>
    <w:rsid w:val="001F0C1D"/>
    <w:rsid w:val="001F1132"/>
    <w:rsid w:val="001F168B"/>
    <w:rsid w:val="001F5835"/>
    <w:rsid w:val="00206D3D"/>
    <w:rsid w:val="00210378"/>
    <w:rsid w:val="00210DB6"/>
    <w:rsid w:val="00216E4D"/>
    <w:rsid w:val="0022365D"/>
    <w:rsid w:val="00223E94"/>
    <w:rsid w:val="00230426"/>
    <w:rsid w:val="00230CE3"/>
    <w:rsid w:val="002320E9"/>
    <w:rsid w:val="00232597"/>
    <w:rsid w:val="002347A2"/>
    <w:rsid w:val="0024606F"/>
    <w:rsid w:val="002577A9"/>
    <w:rsid w:val="00260758"/>
    <w:rsid w:val="00261F3F"/>
    <w:rsid w:val="0026483D"/>
    <w:rsid w:val="002675F0"/>
    <w:rsid w:val="002723A3"/>
    <w:rsid w:val="002727C3"/>
    <w:rsid w:val="002760EE"/>
    <w:rsid w:val="0028698B"/>
    <w:rsid w:val="002913E2"/>
    <w:rsid w:val="002935C3"/>
    <w:rsid w:val="002A2D4B"/>
    <w:rsid w:val="002A4E3A"/>
    <w:rsid w:val="002B6339"/>
    <w:rsid w:val="002B6DF0"/>
    <w:rsid w:val="002B7BB0"/>
    <w:rsid w:val="002C33E8"/>
    <w:rsid w:val="002D2B39"/>
    <w:rsid w:val="002D4667"/>
    <w:rsid w:val="002D56AF"/>
    <w:rsid w:val="002D763F"/>
    <w:rsid w:val="002E00EE"/>
    <w:rsid w:val="002F7821"/>
    <w:rsid w:val="00303CCC"/>
    <w:rsid w:val="003172DC"/>
    <w:rsid w:val="0033020B"/>
    <w:rsid w:val="00331340"/>
    <w:rsid w:val="003321EB"/>
    <w:rsid w:val="00337DFF"/>
    <w:rsid w:val="0035143B"/>
    <w:rsid w:val="0035462D"/>
    <w:rsid w:val="00355F21"/>
    <w:rsid w:val="00356555"/>
    <w:rsid w:val="00362D93"/>
    <w:rsid w:val="00372545"/>
    <w:rsid w:val="003733EC"/>
    <w:rsid w:val="003765B8"/>
    <w:rsid w:val="00377A78"/>
    <w:rsid w:val="00385A0D"/>
    <w:rsid w:val="00387776"/>
    <w:rsid w:val="00390EB4"/>
    <w:rsid w:val="003924C6"/>
    <w:rsid w:val="00393209"/>
    <w:rsid w:val="003A005B"/>
    <w:rsid w:val="003A34B8"/>
    <w:rsid w:val="003A44F0"/>
    <w:rsid w:val="003C0266"/>
    <w:rsid w:val="003C0D48"/>
    <w:rsid w:val="003C3971"/>
    <w:rsid w:val="003C6B60"/>
    <w:rsid w:val="003D16B2"/>
    <w:rsid w:val="003E3D4F"/>
    <w:rsid w:val="003E4D20"/>
    <w:rsid w:val="003F37DC"/>
    <w:rsid w:val="00403A5F"/>
    <w:rsid w:val="00404FA1"/>
    <w:rsid w:val="00411BB8"/>
    <w:rsid w:val="00413860"/>
    <w:rsid w:val="00423334"/>
    <w:rsid w:val="00426DC1"/>
    <w:rsid w:val="0043370C"/>
    <w:rsid w:val="004345EC"/>
    <w:rsid w:val="00440C3F"/>
    <w:rsid w:val="00442BD8"/>
    <w:rsid w:val="00464EF1"/>
    <w:rsid w:val="00465515"/>
    <w:rsid w:val="004814EA"/>
    <w:rsid w:val="00486B48"/>
    <w:rsid w:val="0049751D"/>
    <w:rsid w:val="004B51A8"/>
    <w:rsid w:val="004B7627"/>
    <w:rsid w:val="004C30AC"/>
    <w:rsid w:val="004C5962"/>
    <w:rsid w:val="004C6BAE"/>
    <w:rsid w:val="004D3578"/>
    <w:rsid w:val="004E213A"/>
    <w:rsid w:val="004E5329"/>
    <w:rsid w:val="004F0988"/>
    <w:rsid w:val="004F3340"/>
    <w:rsid w:val="00522960"/>
    <w:rsid w:val="0053388B"/>
    <w:rsid w:val="00535773"/>
    <w:rsid w:val="00543E6C"/>
    <w:rsid w:val="005455E9"/>
    <w:rsid w:val="00551006"/>
    <w:rsid w:val="005616CA"/>
    <w:rsid w:val="005642F8"/>
    <w:rsid w:val="00565087"/>
    <w:rsid w:val="0056544B"/>
    <w:rsid w:val="00567CAA"/>
    <w:rsid w:val="005748D1"/>
    <w:rsid w:val="00591383"/>
    <w:rsid w:val="00591390"/>
    <w:rsid w:val="00597B11"/>
    <w:rsid w:val="005B690A"/>
    <w:rsid w:val="005B7262"/>
    <w:rsid w:val="005C0974"/>
    <w:rsid w:val="005C1245"/>
    <w:rsid w:val="005D2E01"/>
    <w:rsid w:val="005D4DA6"/>
    <w:rsid w:val="005D7526"/>
    <w:rsid w:val="005E4BB2"/>
    <w:rsid w:val="005F788A"/>
    <w:rsid w:val="00602AEA"/>
    <w:rsid w:val="006121B0"/>
    <w:rsid w:val="0061377C"/>
    <w:rsid w:val="00614FDF"/>
    <w:rsid w:val="00616385"/>
    <w:rsid w:val="00622D92"/>
    <w:rsid w:val="00624E11"/>
    <w:rsid w:val="00626457"/>
    <w:rsid w:val="0063543D"/>
    <w:rsid w:val="006378C2"/>
    <w:rsid w:val="006417AC"/>
    <w:rsid w:val="00647114"/>
    <w:rsid w:val="00656E15"/>
    <w:rsid w:val="0066664D"/>
    <w:rsid w:val="006779E6"/>
    <w:rsid w:val="0068324E"/>
    <w:rsid w:val="0068786E"/>
    <w:rsid w:val="006912E9"/>
    <w:rsid w:val="00696672"/>
    <w:rsid w:val="00697471"/>
    <w:rsid w:val="006A323F"/>
    <w:rsid w:val="006B22A3"/>
    <w:rsid w:val="006B30D0"/>
    <w:rsid w:val="006C3D95"/>
    <w:rsid w:val="006C57D2"/>
    <w:rsid w:val="006E5C86"/>
    <w:rsid w:val="00701116"/>
    <w:rsid w:val="007035DC"/>
    <w:rsid w:val="007069CB"/>
    <w:rsid w:val="0071174C"/>
    <w:rsid w:val="00713C44"/>
    <w:rsid w:val="00720234"/>
    <w:rsid w:val="007325C3"/>
    <w:rsid w:val="00734A5B"/>
    <w:rsid w:val="0074026F"/>
    <w:rsid w:val="007429F6"/>
    <w:rsid w:val="00743C02"/>
    <w:rsid w:val="00744D99"/>
    <w:rsid w:val="00744E76"/>
    <w:rsid w:val="00762D12"/>
    <w:rsid w:val="007649EB"/>
    <w:rsid w:val="00765EA3"/>
    <w:rsid w:val="00774DA4"/>
    <w:rsid w:val="00781EF7"/>
    <w:rsid w:val="00781F0F"/>
    <w:rsid w:val="00783ECF"/>
    <w:rsid w:val="007A0F3E"/>
    <w:rsid w:val="007A1CAA"/>
    <w:rsid w:val="007A7E1B"/>
    <w:rsid w:val="007B600E"/>
    <w:rsid w:val="007B78D0"/>
    <w:rsid w:val="007C3EAD"/>
    <w:rsid w:val="007D2486"/>
    <w:rsid w:val="007D440E"/>
    <w:rsid w:val="007D6B36"/>
    <w:rsid w:val="007D7ADA"/>
    <w:rsid w:val="007F0F4A"/>
    <w:rsid w:val="007F2E55"/>
    <w:rsid w:val="008028A4"/>
    <w:rsid w:val="00810A83"/>
    <w:rsid w:val="00817BD6"/>
    <w:rsid w:val="008254CF"/>
    <w:rsid w:val="008254F9"/>
    <w:rsid w:val="00830747"/>
    <w:rsid w:val="008329F1"/>
    <w:rsid w:val="008356CB"/>
    <w:rsid w:val="008359C5"/>
    <w:rsid w:val="008438D0"/>
    <w:rsid w:val="00852C2F"/>
    <w:rsid w:val="00862BF7"/>
    <w:rsid w:val="0086463A"/>
    <w:rsid w:val="0087373D"/>
    <w:rsid w:val="00873A27"/>
    <w:rsid w:val="008768CA"/>
    <w:rsid w:val="0088060E"/>
    <w:rsid w:val="008813FE"/>
    <w:rsid w:val="00882971"/>
    <w:rsid w:val="008851D8"/>
    <w:rsid w:val="008867FD"/>
    <w:rsid w:val="00887BBE"/>
    <w:rsid w:val="00890DE2"/>
    <w:rsid w:val="00897296"/>
    <w:rsid w:val="008A24ED"/>
    <w:rsid w:val="008A41BA"/>
    <w:rsid w:val="008B000D"/>
    <w:rsid w:val="008B34C5"/>
    <w:rsid w:val="008B56EF"/>
    <w:rsid w:val="008C384C"/>
    <w:rsid w:val="008D41FF"/>
    <w:rsid w:val="008D6070"/>
    <w:rsid w:val="008E02DF"/>
    <w:rsid w:val="008E2D68"/>
    <w:rsid w:val="008E6756"/>
    <w:rsid w:val="008F2EF2"/>
    <w:rsid w:val="0090271F"/>
    <w:rsid w:val="00902C75"/>
    <w:rsid w:val="00902E23"/>
    <w:rsid w:val="009114D7"/>
    <w:rsid w:val="0091348E"/>
    <w:rsid w:val="00917CCB"/>
    <w:rsid w:val="00922C9D"/>
    <w:rsid w:val="00925E86"/>
    <w:rsid w:val="00933FB0"/>
    <w:rsid w:val="0093429F"/>
    <w:rsid w:val="00934E7A"/>
    <w:rsid w:val="00942EC2"/>
    <w:rsid w:val="009460FE"/>
    <w:rsid w:val="0095652B"/>
    <w:rsid w:val="009751A3"/>
    <w:rsid w:val="009A4421"/>
    <w:rsid w:val="009B2356"/>
    <w:rsid w:val="009C130A"/>
    <w:rsid w:val="009C24BE"/>
    <w:rsid w:val="009C366B"/>
    <w:rsid w:val="009C770B"/>
    <w:rsid w:val="009D4018"/>
    <w:rsid w:val="009E1F58"/>
    <w:rsid w:val="009F14E4"/>
    <w:rsid w:val="009F2D26"/>
    <w:rsid w:val="009F37B7"/>
    <w:rsid w:val="009F4A35"/>
    <w:rsid w:val="009F5662"/>
    <w:rsid w:val="00A0465E"/>
    <w:rsid w:val="00A106E3"/>
    <w:rsid w:val="00A10F02"/>
    <w:rsid w:val="00A14AB1"/>
    <w:rsid w:val="00A152AF"/>
    <w:rsid w:val="00A164B4"/>
    <w:rsid w:val="00A26956"/>
    <w:rsid w:val="00A27486"/>
    <w:rsid w:val="00A27EC1"/>
    <w:rsid w:val="00A3262B"/>
    <w:rsid w:val="00A40C75"/>
    <w:rsid w:val="00A43E29"/>
    <w:rsid w:val="00A51EEA"/>
    <w:rsid w:val="00A53724"/>
    <w:rsid w:val="00A56066"/>
    <w:rsid w:val="00A572BC"/>
    <w:rsid w:val="00A67B03"/>
    <w:rsid w:val="00A71562"/>
    <w:rsid w:val="00A73129"/>
    <w:rsid w:val="00A82346"/>
    <w:rsid w:val="00A92BA1"/>
    <w:rsid w:val="00A95A32"/>
    <w:rsid w:val="00AA1973"/>
    <w:rsid w:val="00AB4A5D"/>
    <w:rsid w:val="00AC6BC6"/>
    <w:rsid w:val="00AD3FC0"/>
    <w:rsid w:val="00AE14D0"/>
    <w:rsid w:val="00AE4802"/>
    <w:rsid w:val="00AE65E2"/>
    <w:rsid w:val="00AE68E7"/>
    <w:rsid w:val="00AF1460"/>
    <w:rsid w:val="00AF1B2A"/>
    <w:rsid w:val="00B04E89"/>
    <w:rsid w:val="00B14871"/>
    <w:rsid w:val="00B151D0"/>
    <w:rsid w:val="00B15449"/>
    <w:rsid w:val="00B30353"/>
    <w:rsid w:val="00B40BBC"/>
    <w:rsid w:val="00B45D40"/>
    <w:rsid w:val="00B47366"/>
    <w:rsid w:val="00B51D1A"/>
    <w:rsid w:val="00B525AD"/>
    <w:rsid w:val="00B52E0A"/>
    <w:rsid w:val="00B76264"/>
    <w:rsid w:val="00B777D2"/>
    <w:rsid w:val="00B859D5"/>
    <w:rsid w:val="00B86067"/>
    <w:rsid w:val="00B9069C"/>
    <w:rsid w:val="00B93086"/>
    <w:rsid w:val="00B942A4"/>
    <w:rsid w:val="00B978E3"/>
    <w:rsid w:val="00BA19ED"/>
    <w:rsid w:val="00BA4B8D"/>
    <w:rsid w:val="00BC0F7D"/>
    <w:rsid w:val="00BC38D3"/>
    <w:rsid w:val="00BC3966"/>
    <w:rsid w:val="00BC6E07"/>
    <w:rsid w:val="00BD7449"/>
    <w:rsid w:val="00BD7D31"/>
    <w:rsid w:val="00BE3255"/>
    <w:rsid w:val="00BF128E"/>
    <w:rsid w:val="00C02189"/>
    <w:rsid w:val="00C04F90"/>
    <w:rsid w:val="00C074DD"/>
    <w:rsid w:val="00C141B7"/>
    <w:rsid w:val="00C14455"/>
    <w:rsid w:val="00C1496A"/>
    <w:rsid w:val="00C24FA5"/>
    <w:rsid w:val="00C33079"/>
    <w:rsid w:val="00C45231"/>
    <w:rsid w:val="00C459B4"/>
    <w:rsid w:val="00C551FF"/>
    <w:rsid w:val="00C611E3"/>
    <w:rsid w:val="00C72833"/>
    <w:rsid w:val="00C80E1A"/>
    <w:rsid w:val="00C80F1D"/>
    <w:rsid w:val="00C91962"/>
    <w:rsid w:val="00C9265B"/>
    <w:rsid w:val="00C93F40"/>
    <w:rsid w:val="00C96073"/>
    <w:rsid w:val="00C96682"/>
    <w:rsid w:val="00CA3D0C"/>
    <w:rsid w:val="00CA4C49"/>
    <w:rsid w:val="00CA4F13"/>
    <w:rsid w:val="00CB4BD6"/>
    <w:rsid w:val="00CC5F1C"/>
    <w:rsid w:val="00CD24BA"/>
    <w:rsid w:val="00CD524B"/>
    <w:rsid w:val="00CE6A9C"/>
    <w:rsid w:val="00CE6EF2"/>
    <w:rsid w:val="00CF4751"/>
    <w:rsid w:val="00D06624"/>
    <w:rsid w:val="00D24CB9"/>
    <w:rsid w:val="00D3293B"/>
    <w:rsid w:val="00D35DE6"/>
    <w:rsid w:val="00D4006D"/>
    <w:rsid w:val="00D558A7"/>
    <w:rsid w:val="00D57972"/>
    <w:rsid w:val="00D601A8"/>
    <w:rsid w:val="00D63BAA"/>
    <w:rsid w:val="00D64B31"/>
    <w:rsid w:val="00D64D9E"/>
    <w:rsid w:val="00D675A9"/>
    <w:rsid w:val="00D738D6"/>
    <w:rsid w:val="00D755EB"/>
    <w:rsid w:val="00D76048"/>
    <w:rsid w:val="00D82E6F"/>
    <w:rsid w:val="00D85F49"/>
    <w:rsid w:val="00D87E00"/>
    <w:rsid w:val="00D9134D"/>
    <w:rsid w:val="00D91CCD"/>
    <w:rsid w:val="00D929DF"/>
    <w:rsid w:val="00D9333B"/>
    <w:rsid w:val="00DA66B6"/>
    <w:rsid w:val="00DA7A03"/>
    <w:rsid w:val="00DB1818"/>
    <w:rsid w:val="00DB5C85"/>
    <w:rsid w:val="00DC1664"/>
    <w:rsid w:val="00DC309B"/>
    <w:rsid w:val="00DC4DA2"/>
    <w:rsid w:val="00DD4C17"/>
    <w:rsid w:val="00DD5713"/>
    <w:rsid w:val="00DD74A5"/>
    <w:rsid w:val="00DE285B"/>
    <w:rsid w:val="00DF2B1F"/>
    <w:rsid w:val="00DF62CD"/>
    <w:rsid w:val="00E04EE5"/>
    <w:rsid w:val="00E16509"/>
    <w:rsid w:val="00E27277"/>
    <w:rsid w:val="00E4309A"/>
    <w:rsid w:val="00E44582"/>
    <w:rsid w:val="00E44F7E"/>
    <w:rsid w:val="00E5694A"/>
    <w:rsid w:val="00E601E7"/>
    <w:rsid w:val="00E60497"/>
    <w:rsid w:val="00E61A50"/>
    <w:rsid w:val="00E66326"/>
    <w:rsid w:val="00E714C4"/>
    <w:rsid w:val="00E72D96"/>
    <w:rsid w:val="00E7426F"/>
    <w:rsid w:val="00E77645"/>
    <w:rsid w:val="00E83E23"/>
    <w:rsid w:val="00E92FE2"/>
    <w:rsid w:val="00E934AE"/>
    <w:rsid w:val="00E94CFF"/>
    <w:rsid w:val="00E96342"/>
    <w:rsid w:val="00EA15B0"/>
    <w:rsid w:val="00EA5EA7"/>
    <w:rsid w:val="00EB3054"/>
    <w:rsid w:val="00EB5CFF"/>
    <w:rsid w:val="00EC1D5A"/>
    <w:rsid w:val="00EC4A25"/>
    <w:rsid w:val="00ED6901"/>
    <w:rsid w:val="00ED7647"/>
    <w:rsid w:val="00EF608C"/>
    <w:rsid w:val="00F025A2"/>
    <w:rsid w:val="00F04712"/>
    <w:rsid w:val="00F13360"/>
    <w:rsid w:val="00F16A53"/>
    <w:rsid w:val="00F22EC7"/>
    <w:rsid w:val="00F2430C"/>
    <w:rsid w:val="00F2431B"/>
    <w:rsid w:val="00F325C8"/>
    <w:rsid w:val="00F341CF"/>
    <w:rsid w:val="00F4790C"/>
    <w:rsid w:val="00F51EB6"/>
    <w:rsid w:val="00F60514"/>
    <w:rsid w:val="00F61832"/>
    <w:rsid w:val="00F61A19"/>
    <w:rsid w:val="00F653B8"/>
    <w:rsid w:val="00F657F9"/>
    <w:rsid w:val="00F6650D"/>
    <w:rsid w:val="00F9008D"/>
    <w:rsid w:val="00FA1266"/>
    <w:rsid w:val="00FA7058"/>
    <w:rsid w:val="00FB272C"/>
    <w:rsid w:val="00FB5230"/>
    <w:rsid w:val="00FC1192"/>
    <w:rsid w:val="00FF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E6632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66326"/>
    <w:rPr>
      <w:rFonts w:ascii="Arial" w:hAnsi="Arial"/>
      <w:sz w:val="28"/>
      <w:lang w:eastAsia="en-US"/>
    </w:rPr>
  </w:style>
  <w:style w:type="character" w:styleId="CommentReference">
    <w:name w:val="annotation reference"/>
    <w:rsid w:val="00D06624"/>
    <w:rPr>
      <w:sz w:val="16"/>
    </w:rPr>
  </w:style>
  <w:style w:type="paragraph" w:styleId="CommentText">
    <w:name w:val="annotation text"/>
    <w:basedOn w:val="Normal"/>
    <w:link w:val="CommentTextChar"/>
    <w:rsid w:val="00D06624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D06624"/>
    <w:rPr>
      <w:rFonts w:eastAsiaTheme="minorEastAsia"/>
      <w:lang w:eastAsia="en-US"/>
    </w:rPr>
  </w:style>
  <w:style w:type="character" w:customStyle="1" w:styleId="THChar">
    <w:name w:val="TH Char"/>
    <w:link w:val="TH"/>
    <w:rsid w:val="00D06624"/>
    <w:rPr>
      <w:rFonts w:ascii="Arial" w:hAnsi="Arial"/>
      <w:b/>
      <w:lang w:eastAsia="en-US"/>
    </w:rPr>
  </w:style>
  <w:style w:type="paragraph" w:customStyle="1" w:styleId="CRCoverPage">
    <w:name w:val="CR Cover Page"/>
    <w:rsid w:val="00077487"/>
    <w:pPr>
      <w:spacing w:after="120"/>
    </w:pPr>
    <w:rPr>
      <w:rFonts w:ascii="Arial" w:eastAsia="SimSun" w:hAnsi="Arial"/>
      <w:lang w:eastAsia="en-US"/>
    </w:rPr>
  </w:style>
  <w:style w:type="table" w:styleId="GridTable1Light">
    <w:name w:val="Grid Table 1 Light"/>
    <w:basedOn w:val="TableNormal"/>
    <w:uiPriority w:val="46"/>
    <w:rsid w:val="00077487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ditorsNoteChar">
    <w:name w:val="Editor's Note Char"/>
    <w:aliases w:val="EN Char"/>
    <w:link w:val="EditorsNote"/>
    <w:locked/>
    <w:rsid w:val="00261F3F"/>
    <w:rPr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261F3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C536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0C5361"/>
    <w:rPr>
      <w:rFonts w:eastAsiaTheme="minorEastAsia"/>
      <w:b/>
      <w:bCs/>
      <w:lang w:eastAsia="en-US"/>
    </w:rPr>
  </w:style>
  <w:style w:type="paragraph" w:styleId="Revision">
    <w:name w:val="Revision"/>
    <w:hidden/>
    <w:uiPriority w:val="99"/>
    <w:semiHidden/>
    <w:rsid w:val="000D0110"/>
    <w:rPr>
      <w:lang w:eastAsia="en-US"/>
    </w:rPr>
  </w:style>
  <w:style w:type="paragraph" w:styleId="ListParagraph">
    <w:name w:val="List Paragraph"/>
    <w:basedOn w:val="Normal"/>
    <w:uiPriority w:val="34"/>
    <w:qFormat/>
    <w:rsid w:val="00216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9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12861-CBA2-4B65-9C25-CBA51F700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88BE1-36EC-43BA-8FC2-916AF7C56C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311AB46-A1D2-4D1D-A72E-B999849418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4E99CB4-2839-476F-BC0A-65730B305F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C1E760-C4F7-4E02-8B2C-846BA963C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4</Pages>
  <Words>1820</Words>
  <Characters>8850</Characters>
  <Application>Microsoft Office Word</Application>
  <DocSecurity>0</DocSecurity>
  <Lines>520</Lines>
  <Paragraphs>426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10244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Alice Li</dc:creator>
  <cp:lastModifiedBy>Alice Li</cp:lastModifiedBy>
  <cp:revision>3</cp:revision>
  <cp:lastPrinted>2019-02-25T14:05:00Z</cp:lastPrinted>
  <dcterms:created xsi:type="dcterms:W3CDTF">2024-02-16T08:16:00Z</dcterms:created>
  <dcterms:modified xsi:type="dcterms:W3CDTF">2024-02-16T13:58:00Z</dcterms:modified>
</cp:coreProperties>
</file>